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EF3C" w14:textId="3155F9FD" w:rsidR="000924E4" w:rsidRPr="00DB7421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000000" w:themeColor="text1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0924E4" w:rsidRPr="00DB7421">
        <w:rPr>
          <w:rFonts w:eastAsia="Times New Roman" w:cs="Arial"/>
          <w:color w:val="000000" w:themeColor="text1"/>
          <w:sz w:val="24"/>
          <w:szCs w:val="20"/>
          <w:lang w:eastAsia="ar-SA"/>
        </w:rPr>
        <w:t>S1-</w:t>
      </w:r>
      <w:r w:rsidR="003331FD" w:rsidRPr="00DB7421">
        <w:rPr>
          <w:rFonts w:eastAsia="Times New Roman" w:cs="Arial"/>
          <w:color w:val="000000" w:themeColor="text1"/>
          <w:sz w:val="24"/>
          <w:szCs w:val="20"/>
          <w:lang w:eastAsia="ar-SA"/>
        </w:rPr>
        <w:t>223</w:t>
      </w:r>
      <w:r w:rsidR="00BB3E50">
        <w:rPr>
          <w:rFonts w:eastAsia="Times New Roman" w:cs="Arial"/>
          <w:color w:val="000000" w:themeColor="text1"/>
          <w:sz w:val="24"/>
          <w:szCs w:val="20"/>
          <w:lang w:eastAsia="ar-SA"/>
        </w:rPr>
        <w:t>522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bookmarkEnd w:id="0"/>
    <w:bookmarkEnd w:id="1"/>
    <w:p w14:paraId="5F6B029F" w14:textId="77777777" w:rsidR="005B7151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</w:p>
    <w:p w14:paraId="70B2F384" w14:textId="6EF0AA5B" w:rsidR="005B7151" w:rsidRPr="00BC07EC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BB3E50">
        <w:rPr>
          <w:rFonts w:eastAsia="Times New Roman" w:cs="Arial"/>
          <w:sz w:val="22"/>
          <w:szCs w:val="20"/>
          <w:lang w:eastAsia="ar-SA"/>
        </w:rPr>
        <w:t>Report</w:t>
      </w:r>
      <w:r>
        <w:rPr>
          <w:rFonts w:eastAsia="Times New Roman" w:cs="Arial"/>
          <w:sz w:val="22"/>
          <w:szCs w:val="20"/>
          <w:lang w:eastAsia="ar-SA"/>
        </w:rPr>
        <w:t xml:space="preserve"> for </w:t>
      </w:r>
      <w:proofErr w:type="spellStart"/>
      <w:r w:rsidRPr="005B7151">
        <w:rPr>
          <w:rFonts w:eastAsia="Times New Roman" w:cs="Arial"/>
          <w:sz w:val="22"/>
          <w:szCs w:val="20"/>
          <w:lang w:eastAsia="ar-SA"/>
        </w:rPr>
        <w:t>DualSteer</w:t>
      </w:r>
      <w:proofErr w:type="spellEnd"/>
      <w:r w:rsidRPr="005B7151">
        <w:rPr>
          <w:rFonts w:eastAsia="Times New Roman" w:cs="Arial"/>
          <w:sz w:val="22"/>
          <w:szCs w:val="20"/>
          <w:lang w:eastAsia="ar-SA"/>
        </w:rPr>
        <w:t xml:space="preserve"> + 5GSAT_Ph3</w:t>
      </w:r>
    </w:p>
    <w:p w14:paraId="1C34EFFD" w14:textId="2977956E" w:rsidR="005B7151" w:rsidRPr="00C94126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10.1</w:t>
      </w:r>
    </w:p>
    <w:p w14:paraId="35E77914" w14:textId="77777777" w:rsidR="005B7151" w:rsidRPr="00F45489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0C1CC8A3" w14:textId="6E5C457F" w:rsidR="005B7151" w:rsidRPr="00F45489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Toon Norp </w:t>
      </w:r>
    </w:p>
    <w:p w14:paraId="4749DCEC" w14:textId="77777777" w:rsidR="005B7151" w:rsidRPr="00F45489" w:rsidRDefault="005B7151" w:rsidP="005B7151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7AD1D0D" w14:textId="7F5B34AD" w:rsidR="005B7151" w:rsidRDefault="005B7151" w:rsidP="005B7151">
      <w:pPr>
        <w:suppressAutoHyphens/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bookmarkStart w:id="5" w:name="_Hlk21624406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 w:rsidRPr="005B7151">
        <w:rPr>
          <w:rFonts w:eastAsia="MS Mincho" w:cs="Arial"/>
          <w:bCs/>
          <w:sz w:val="36"/>
          <w:szCs w:val="36"/>
          <w:lang w:eastAsia="ar-SA"/>
        </w:rPr>
        <w:t>DualSteer</w:t>
      </w:r>
      <w:proofErr w:type="spellEnd"/>
      <w:r w:rsidRPr="005B7151">
        <w:rPr>
          <w:rFonts w:eastAsia="MS Mincho" w:cs="Arial"/>
          <w:bCs/>
          <w:sz w:val="36"/>
          <w:szCs w:val="36"/>
          <w:lang w:eastAsia="ar-SA"/>
        </w:rPr>
        <w:t xml:space="preserve"> + 5GSAT_Ph3</w:t>
      </w:r>
    </w:p>
    <w:p w14:paraId="1DD1CA81" w14:textId="77777777" w:rsidR="005B7151" w:rsidRDefault="005B7151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B8AAF1" w14:textId="27AFC97F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5B7151" w:rsidRPr="00AB0F3E" w14:paraId="3400D598" w14:textId="77777777" w:rsidTr="005B71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48766B7" w14:textId="77777777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7C5DFC" w14:textId="77777777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32E6EC6" w14:textId="77777777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5CA727" w14:textId="785822DC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15897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A5037F4" w14:textId="43E42644" w:rsidR="005B7151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127F4DBB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8D5C8B8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C82194E" w14:textId="2DCD13B0" w:rsidR="005B7151" w:rsidRPr="00AB0F3E" w:rsidRDefault="005B7151" w:rsidP="006215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11CF48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449C012" w14:textId="00642A19" w:rsidR="005B7151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6C5A2DE1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A9F0B8B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28AC89C" w14:textId="04AFB25A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4D5BDD" w:rsidRPr="00745D37" w14:paraId="658ADF11" w14:textId="77777777" w:rsidTr="00F2369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555AD9" w14:textId="77777777" w:rsidR="004D5BDD" w:rsidRPr="00745D37" w:rsidRDefault="004D5BDD" w:rsidP="00F23691">
            <w:pPr>
              <w:pStyle w:val="Heading2"/>
              <w:rPr>
                <w:lang w:val="en-US"/>
              </w:rPr>
            </w:pPr>
            <w:r w:rsidRPr="005A4C8E">
              <w:t>FS_5GSAT_Ph3</w:t>
            </w:r>
            <w:r w:rsidRPr="00745D37">
              <w:rPr>
                <w:lang w:val="en-US"/>
              </w:rPr>
              <w:t xml:space="preserve">: </w:t>
            </w:r>
            <w:r w:rsidRPr="005A4C8E">
              <w:rPr>
                <w:rFonts w:eastAsia="Batang"/>
                <w:lang w:eastAsia="zh-CN"/>
              </w:rPr>
              <w:t xml:space="preserve">New SID on satellite access - Phase 3 </w:t>
            </w:r>
            <w:r w:rsidRPr="00745D37">
              <w:rPr>
                <w:lang w:val="en-US"/>
              </w:rPr>
              <w:t>[</w:t>
            </w:r>
            <w:hyperlink r:id="rId10" w:history="1">
              <w:r w:rsidRPr="005A4C8E">
                <w:rPr>
                  <w:rStyle w:val="Hyperlink"/>
                </w:rPr>
                <w:t>SP-220679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D5BDD" w:rsidRPr="00AA7BD2" w14:paraId="7E4809A3" w14:textId="77777777" w:rsidTr="00F2369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B9C7DC6" w14:textId="77777777" w:rsidR="004D5BDD" w:rsidRPr="004067FF" w:rsidRDefault="004D5BDD" w:rsidP="00F2369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D91DAB0" w14:textId="77777777" w:rsidR="004D5BDD" w:rsidRPr="005A4C8E" w:rsidRDefault="004D5BDD" w:rsidP="00F236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A4C8E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r w:rsidRPr="005A4C8E">
              <w:rPr>
                <w:lang w:val="it-IT" w:eastAsia="zh-CN"/>
              </w:rPr>
              <w:t xml:space="preserve">Thierry Bérisot (Novamint), </w:t>
            </w:r>
            <w:r>
              <w:rPr>
                <w:lang w:val="it-IT" w:eastAsia="zh-CN"/>
              </w:rPr>
              <w:t>Xu Xia (China Telecom)</w:t>
            </w:r>
          </w:p>
          <w:p w14:paraId="3F7F6FE6" w14:textId="77777777" w:rsidR="004D5BDD" w:rsidRPr="00CC5D5A" w:rsidRDefault="004D5BDD" w:rsidP="00F23691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en-US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1" w:history="1">
              <w:r w:rsidRPr="00684D48">
                <w:rPr>
                  <w:rStyle w:val="Hyperlink"/>
                  <w:rFonts w:eastAsia="Arial Unicode MS" w:cs="Arial"/>
                  <w:lang w:val="fr-FR"/>
                </w:rPr>
                <w:t>TR22.865v0.1.0</w:t>
              </w:r>
            </w:hyperlink>
          </w:p>
          <w:p w14:paraId="16F49BDB" w14:textId="77777777" w:rsidR="004D5BDD" w:rsidRDefault="004D5BDD" w:rsidP="00F236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410BD71B" w14:textId="77777777" w:rsidR="004D5BDD" w:rsidRPr="00AA7BD2" w:rsidRDefault="004D5BDD" w:rsidP="00F236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35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D5BDD" w:rsidRPr="00B04844" w14:paraId="0FB3403E" w14:textId="77777777" w:rsidTr="00456F7B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CA6A275" w14:textId="77777777" w:rsidR="004D5BDD" w:rsidRPr="00D87E16" w:rsidRDefault="004D5BDD" w:rsidP="00F2369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4D5BDD" w:rsidRPr="00A75C05" w14:paraId="7672689F" w14:textId="77777777" w:rsidTr="00FC56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B446EA" w14:textId="77777777" w:rsidR="004D5BDD" w:rsidRPr="00456F7B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6F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16849" w14:textId="555F8A7D" w:rsidR="004D5BDD" w:rsidRPr="00456F7B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4D5BDD" w:rsidRPr="00456F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A73DD" w14:textId="77777777" w:rsidR="004D5BDD" w:rsidRPr="00456F7B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6F7B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BB9BA" w14:textId="77777777" w:rsidR="004D5BDD" w:rsidRPr="00456F7B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6F7B">
              <w:rPr>
                <w:rFonts w:eastAsia="Times New Roman"/>
                <w:szCs w:val="18"/>
                <w:lang w:eastAsia="ar-SA"/>
              </w:rPr>
              <w:t>Update of use case of store and forward operation with discontinuous feeder link for delay-tolerant IoT - Inter-satellite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1099C" w14:textId="1FE90004" w:rsidR="004D5BDD" w:rsidRPr="00456F7B" w:rsidRDefault="00456F7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6F7B">
              <w:rPr>
                <w:rFonts w:eastAsia="Times New Roman" w:cs="Arial"/>
                <w:szCs w:val="18"/>
                <w:lang w:eastAsia="ar-SA"/>
              </w:rPr>
              <w:t>Revised to S1-223391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A74DF" w14:textId="77777777" w:rsidR="004D5BDD" w:rsidRPr="00456F7B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6F7B" w:rsidRPr="00A75C05" w14:paraId="5251D545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6648B" w14:textId="2FBC833B" w:rsidR="00456F7B" w:rsidRPr="00FC56A7" w:rsidRDefault="00456F7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56A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BF9DE" w14:textId="718A1487" w:rsidR="00456F7B" w:rsidRPr="00FC56A7" w:rsidRDefault="003F225C" w:rsidP="00F23691">
            <w:pPr>
              <w:snapToGrid w:val="0"/>
              <w:spacing w:after="0" w:line="240" w:lineRule="auto"/>
            </w:pPr>
            <w:hyperlink r:id="rId13" w:history="1">
              <w:r w:rsidR="00456F7B" w:rsidRPr="00FC56A7">
                <w:rPr>
                  <w:rStyle w:val="Hyperlink"/>
                  <w:rFonts w:cs="Arial"/>
                  <w:color w:val="auto"/>
                </w:rPr>
                <w:t>S1-223391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D9D86" w14:textId="5EC0FA79" w:rsidR="00456F7B" w:rsidRPr="00FC56A7" w:rsidRDefault="00456F7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56A7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122C2" w14:textId="2C55DBCF" w:rsidR="00456F7B" w:rsidRPr="00FC56A7" w:rsidRDefault="00456F7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56A7">
              <w:rPr>
                <w:rFonts w:eastAsia="Times New Roman"/>
                <w:szCs w:val="18"/>
                <w:lang w:eastAsia="ar-SA"/>
              </w:rPr>
              <w:t>Update of use case of store and forward operation with discontinuous feeder link for delay-tolerant IoT - Inter-satellite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F105D" w14:textId="6C3DACDE" w:rsidR="00456F7B" w:rsidRPr="00FC56A7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6A7">
              <w:rPr>
                <w:rFonts w:eastAsia="Times New Roman" w:cs="Arial"/>
                <w:szCs w:val="18"/>
                <w:lang w:eastAsia="ar-SA"/>
              </w:rPr>
              <w:t>Revised to S1-223411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3C038" w14:textId="286FA95C" w:rsidR="00456F7B" w:rsidRPr="00FC56A7" w:rsidRDefault="00456F7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56A7">
              <w:rPr>
                <w:rFonts w:eastAsia="Arial Unicode MS" w:cs="Arial"/>
                <w:szCs w:val="18"/>
                <w:lang w:eastAsia="ar-SA"/>
              </w:rPr>
              <w:t>Revision of S1-223034.</w:t>
            </w:r>
          </w:p>
        </w:tc>
      </w:tr>
      <w:tr w:rsidR="00FC56A7" w:rsidRPr="00A75C05" w14:paraId="2F2CEAC8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8265" w14:textId="1B4FFB92" w:rsidR="00FC56A7" w:rsidRPr="00831D64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1D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44D8" w14:textId="48E5EF2B" w:rsidR="00FC56A7" w:rsidRPr="00831D64" w:rsidRDefault="003F225C" w:rsidP="00F23691">
            <w:pPr>
              <w:snapToGrid w:val="0"/>
              <w:spacing w:after="0" w:line="240" w:lineRule="auto"/>
            </w:pPr>
            <w:hyperlink r:id="rId14" w:history="1">
              <w:r w:rsidR="00FC56A7" w:rsidRPr="00831D64">
                <w:rPr>
                  <w:rStyle w:val="Hyperlink"/>
                  <w:rFonts w:cs="Arial"/>
                  <w:color w:val="auto"/>
                </w:rPr>
                <w:t>S1-223</w:t>
              </w:r>
              <w:r w:rsidR="001A2E3B">
                <w:rPr>
                  <w:rStyle w:val="Hyperlink"/>
                  <w:rFonts w:cs="Arial"/>
                  <w:color w:val="auto"/>
                </w:rPr>
                <w:t>531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D887" w14:textId="1AA12330" w:rsidR="00FC56A7" w:rsidRPr="00831D64" w:rsidRDefault="00FC56A7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8683" w14:textId="32CF9D30" w:rsidR="00FC56A7" w:rsidRPr="00831D64" w:rsidRDefault="00FC56A7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Update of use case of store and forward operation with discontinuous feeder link for delay-tolerant IoT - Inter-satellite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36C4" w14:textId="1AFB2B69" w:rsidR="00FC56A7" w:rsidRPr="00831D64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9F5A" w14:textId="3D898A6F" w:rsidR="00FC56A7" w:rsidRPr="00831D64" w:rsidRDefault="00FC56A7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i/>
                <w:szCs w:val="18"/>
                <w:lang w:eastAsia="ar-SA"/>
              </w:rPr>
              <w:t>Revision of S1-223034.</w:t>
            </w:r>
          </w:p>
          <w:p w14:paraId="3EA3DB9D" w14:textId="6672E00F" w:rsidR="00FC56A7" w:rsidRPr="00831D64" w:rsidRDefault="00FC56A7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szCs w:val="18"/>
                <w:lang w:eastAsia="ar-SA"/>
              </w:rPr>
              <w:t>Revision of S1-223391.</w:t>
            </w:r>
          </w:p>
        </w:tc>
      </w:tr>
      <w:tr w:rsidR="004D5BDD" w:rsidRPr="00A75C05" w14:paraId="247DE9D5" w14:textId="77777777" w:rsidTr="00FC56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4A542" w14:textId="77777777" w:rsidR="004D5BDD" w:rsidRPr="00456F7B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6F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49470" w14:textId="729D69B9" w:rsidR="004D5BDD" w:rsidRPr="00456F7B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4D5BDD" w:rsidRPr="00456F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F871F" w14:textId="77777777" w:rsidR="004D5BDD" w:rsidRPr="00456F7B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6F7B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F829C" w14:textId="77777777" w:rsidR="004D5BDD" w:rsidRPr="00456F7B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6F7B">
              <w:rPr>
                <w:rFonts w:eastAsia="Times New Roman"/>
                <w:szCs w:val="18"/>
                <w:lang w:eastAsia="ar-SA"/>
              </w:rPr>
              <w:t>Pseudo-CR on updates to clause 5.4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2660D" w14:textId="68F5F151" w:rsidR="004D5BDD" w:rsidRPr="00456F7B" w:rsidRDefault="00456F7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6F7B">
              <w:rPr>
                <w:rFonts w:eastAsia="Times New Roman" w:cs="Arial"/>
                <w:szCs w:val="18"/>
                <w:lang w:eastAsia="ar-SA"/>
              </w:rPr>
              <w:t>Revised to S1-223392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1D038" w14:textId="77777777" w:rsidR="004D5BDD" w:rsidRPr="00456F7B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6F7B" w:rsidRPr="00A75C05" w14:paraId="2DBF733F" w14:textId="77777777" w:rsidTr="00FC56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670F88" w14:textId="6EA61580" w:rsidR="00456F7B" w:rsidRPr="00FC56A7" w:rsidRDefault="00456F7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56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CB8CAE" w14:textId="21E2C46E" w:rsidR="00456F7B" w:rsidRPr="00FC56A7" w:rsidRDefault="003F225C" w:rsidP="00F23691">
            <w:pPr>
              <w:snapToGrid w:val="0"/>
              <w:spacing w:after="0" w:line="240" w:lineRule="auto"/>
            </w:pPr>
            <w:hyperlink r:id="rId16" w:history="1">
              <w:r w:rsidR="00456F7B" w:rsidRPr="00FC56A7">
                <w:rPr>
                  <w:rStyle w:val="Hyperlink"/>
                  <w:rFonts w:cs="Arial"/>
                  <w:color w:val="auto"/>
                </w:rPr>
                <w:t>S1-223392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E0B27F" w14:textId="4D820BC4" w:rsidR="00456F7B" w:rsidRPr="00FC56A7" w:rsidRDefault="00456F7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56A7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C9052" w14:textId="110A3067" w:rsidR="00456F7B" w:rsidRPr="00FC56A7" w:rsidRDefault="00456F7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56A7">
              <w:rPr>
                <w:rFonts w:eastAsia="Times New Roman"/>
                <w:szCs w:val="18"/>
                <w:lang w:eastAsia="ar-SA"/>
              </w:rPr>
              <w:t>Pseudo-CR on updates to clause 5.4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A97FFD" w14:textId="338172DA" w:rsidR="00456F7B" w:rsidRPr="00FC56A7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6A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A003D1" w14:textId="24B4F75A" w:rsidR="00456F7B" w:rsidRPr="00FC56A7" w:rsidRDefault="00456F7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56A7">
              <w:rPr>
                <w:rFonts w:eastAsia="Arial Unicode MS" w:cs="Arial"/>
                <w:szCs w:val="18"/>
                <w:lang w:eastAsia="ar-SA"/>
              </w:rPr>
              <w:t>Revision of S1-223140.</w:t>
            </w:r>
          </w:p>
        </w:tc>
      </w:tr>
      <w:tr w:rsidR="004D5BDD" w:rsidRPr="00A75C05" w14:paraId="7AFAD908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06307" w14:textId="77777777" w:rsidR="004D5BDD" w:rsidRPr="001E024B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02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3C46F" w14:textId="1D499B27" w:rsidR="004D5BDD" w:rsidRPr="001E024B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4D5BDD" w:rsidRPr="001E0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39557" w14:textId="77777777" w:rsidR="004D5BDD" w:rsidRPr="001E024B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E024B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4FB3A" w14:textId="77777777" w:rsidR="004D5BDD" w:rsidRPr="001E024B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E024B">
              <w:rPr>
                <w:rFonts w:eastAsia="Times New Roman"/>
                <w:szCs w:val="18"/>
                <w:lang w:eastAsia="ar-SA"/>
              </w:rPr>
              <w:t>Pseudo-CR on updates to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6CAFD" w14:textId="129330E4" w:rsidR="004D5BDD" w:rsidRPr="001E024B" w:rsidRDefault="001E024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024B">
              <w:rPr>
                <w:rFonts w:eastAsia="Times New Roman" w:cs="Arial"/>
                <w:szCs w:val="18"/>
                <w:lang w:eastAsia="ar-SA"/>
              </w:rPr>
              <w:t>Revised to S1-223393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653D4" w14:textId="77777777" w:rsidR="004D5BDD" w:rsidRPr="001E024B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024B" w:rsidRPr="00A75C05" w14:paraId="2672E937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53641C" w14:textId="311072A6" w:rsidR="001E024B" w:rsidRPr="00831D64" w:rsidRDefault="001E024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1D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345884" w14:textId="5D8FCD0E" w:rsidR="001E024B" w:rsidRPr="00831D64" w:rsidRDefault="003F225C" w:rsidP="00F23691">
            <w:pPr>
              <w:snapToGrid w:val="0"/>
              <w:spacing w:after="0" w:line="240" w:lineRule="auto"/>
            </w:pPr>
            <w:hyperlink r:id="rId18" w:history="1">
              <w:r w:rsidR="001E024B" w:rsidRPr="00831D64">
                <w:rPr>
                  <w:rStyle w:val="Hyperlink"/>
                  <w:rFonts w:cs="Arial"/>
                  <w:color w:val="auto"/>
                </w:rPr>
                <w:t>S1-223393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34B1B2" w14:textId="6D83D83B" w:rsidR="001E024B" w:rsidRPr="00831D64" w:rsidRDefault="001E024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91C92A" w14:textId="760B3ABA" w:rsidR="001E024B" w:rsidRPr="00831D64" w:rsidRDefault="001E024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Pseudo-CR on updates to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DF1F61" w14:textId="616860BC" w:rsidR="001E024B" w:rsidRPr="00831D64" w:rsidRDefault="00831D6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1D6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C3C540" w14:textId="2169A8F7" w:rsidR="001E024B" w:rsidRPr="00831D64" w:rsidRDefault="001E024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szCs w:val="18"/>
                <w:lang w:eastAsia="ar-SA"/>
              </w:rPr>
              <w:t>Revision of S1-223141.</w:t>
            </w:r>
          </w:p>
        </w:tc>
      </w:tr>
      <w:tr w:rsidR="004D5BDD" w:rsidRPr="00A75C05" w14:paraId="2738ECBF" w14:textId="77777777" w:rsidTr="008F3F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51334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E58C8" w14:textId="2C42232D" w:rsidR="004D5BDD" w:rsidRPr="004D5B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4D5BDD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0AE8C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50C0C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Pseudo-CR on updates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C045F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S1-223289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08C73" w14:textId="77777777" w:rsidR="004D5BDD" w:rsidRPr="004D5BDD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3230D95E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F347A" w14:textId="77777777" w:rsidR="004D5BDD" w:rsidRPr="008F3FB5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F3F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D050A" w14:textId="0818D557" w:rsidR="004D5BDD" w:rsidRPr="008F3FB5" w:rsidRDefault="003F225C" w:rsidP="00F23691">
            <w:pPr>
              <w:snapToGrid w:val="0"/>
              <w:spacing w:after="0" w:line="240" w:lineRule="auto"/>
            </w:pPr>
            <w:hyperlink r:id="rId20" w:history="1">
              <w:r w:rsidR="004D5BDD" w:rsidRPr="008F3FB5">
                <w:rPr>
                  <w:rStyle w:val="Hyperlink"/>
                  <w:rFonts w:cs="Arial"/>
                  <w:color w:val="auto"/>
                </w:rPr>
                <w:t>S1-223289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70681" w14:textId="77777777" w:rsidR="004D5BDD" w:rsidRPr="008F3FB5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3FB5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173B5" w14:textId="77777777" w:rsidR="004D5BDD" w:rsidRPr="008F3FB5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3FB5">
              <w:rPr>
                <w:rFonts w:eastAsia="Times New Roman"/>
                <w:szCs w:val="18"/>
                <w:lang w:eastAsia="ar-SA"/>
              </w:rPr>
              <w:t>Pseudo-CR on updates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0AF5B" w14:textId="54FE6D3F" w:rsidR="004D5BDD" w:rsidRPr="008F3FB5" w:rsidRDefault="008F3F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FB5">
              <w:rPr>
                <w:rFonts w:eastAsia="Times New Roman" w:cs="Arial"/>
                <w:szCs w:val="18"/>
                <w:lang w:eastAsia="ar-SA"/>
              </w:rPr>
              <w:t>Revised to S1-223394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436A2" w14:textId="77777777" w:rsidR="004D5BDD" w:rsidRPr="008F3FB5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3FB5">
              <w:rPr>
                <w:rFonts w:eastAsia="Arial Unicode MS" w:cs="Arial"/>
                <w:szCs w:val="18"/>
                <w:lang w:eastAsia="ar-SA"/>
              </w:rPr>
              <w:t>Revision of S1-223210.</w:t>
            </w:r>
          </w:p>
        </w:tc>
      </w:tr>
      <w:tr w:rsidR="008F3FB5" w:rsidRPr="00A75C05" w14:paraId="078BB54D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E455A" w14:textId="1AF32524" w:rsidR="008F3FB5" w:rsidRPr="00831D64" w:rsidRDefault="008F3F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1D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78B81" w14:textId="02EF3CAC" w:rsidR="008F3FB5" w:rsidRPr="00831D64" w:rsidRDefault="003F225C" w:rsidP="00F23691">
            <w:pPr>
              <w:snapToGrid w:val="0"/>
              <w:spacing w:after="0" w:line="240" w:lineRule="auto"/>
            </w:pPr>
            <w:hyperlink r:id="rId21" w:history="1">
              <w:r w:rsidR="008F3FB5" w:rsidRPr="00831D64">
                <w:rPr>
                  <w:rStyle w:val="Hyperlink"/>
                  <w:rFonts w:cs="Arial"/>
                  <w:color w:val="auto"/>
                </w:rPr>
                <w:t>S1-223394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F8671" w14:textId="28C7EDE4" w:rsidR="008F3FB5" w:rsidRPr="00831D64" w:rsidRDefault="008F3F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567D4" w14:textId="18FE0578" w:rsidR="008F3FB5" w:rsidRPr="00831D64" w:rsidRDefault="008F3F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Pseudo-CR on updates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D147F" w14:textId="6909F463" w:rsidR="008F3FB5" w:rsidRPr="00831D64" w:rsidRDefault="00831D6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1D64">
              <w:rPr>
                <w:rFonts w:eastAsia="Times New Roman" w:cs="Arial"/>
                <w:szCs w:val="18"/>
                <w:lang w:eastAsia="ar-SA"/>
              </w:rPr>
              <w:t>Revised to S1-223412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A09E1" w14:textId="59D50889" w:rsidR="008F3FB5" w:rsidRPr="00831D64" w:rsidRDefault="008F3F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i/>
                <w:szCs w:val="18"/>
                <w:lang w:eastAsia="ar-SA"/>
              </w:rPr>
              <w:t>Revision of S1-223210.</w:t>
            </w:r>
          </w:p>
          <w:p w14:paraId="0A9815DF" w14:textId="7CE4A7E5" w:rsidR="008F3FB5" w:rsidRPr="00831D64" w:rsidRDefault="008F3F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szCs w:val="18"/>
                <w:lang w:eastAsia="ar-SA"/>
              </w:rPr>
              <w:t>Revision of S1-223289.</w:t>
            </w:r>
          </w:p>
        </w:tc>
      </w:tr>
      <w:tr w:rsidR="00831D64" w:rsidRPr="00A75C05" w14:paraId="444878B3" w14:textId="77777777" w:rsidTr="00831D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90A6" w14:textId="1CF9053B" w:rsidR="00831D64" w:rsidRPr="00831D64" w:rsidRDefault="00831D6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1D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2438" w14:textId="223450A4" w:rsidR="00831D64" w:rsidRPr="00831D64" w:rsidRDefault="003F225C" w:rsidP="00F23691">
            <w:pPr>
              <w:snapToGrid w:val="0"/>
              <w:spacing w:after="0" w:line="240" w:lineRule="auto"/>
            </w:pPr>
            <w:hyperlink r:id="rId22" w:history="1">
              <w:r w:rsidR="00831D64" w:rsidRPr="00831D64">
                <w:rPr>
                  <w:rStyle w:val="Hyperlink"/>
                  <w:rFonts w:cs="Arial"/>
                  <w:color w:val="auto"/>
                </w:rPr>
                <w:t>S1-223</w:t>
              </w:r>
              <w:r w:rsidR="001A2E3B">
                <w:rPr>
                  <w:rStyle w:val="Hyperlink"/>
                  <w:rFonts w:cs="Arial"/>
                  <w:color w:val="auto"/>
                </w:rPr>
                <w:t>532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521C" w14:textId="02A07EAF" w:rsidR="00831D64" w:rsidRPr="00831D64" w:rsidRDefault="00831D64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C6E0" w14:textId="6228BF56" w:rsidR="00831D64" w:rsidRPr="00831D64" w:rsidRDefault="00831D64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D64">
              <w:rPr>
                <w:rFonts w:eastAsia="Times New Roman"/>
                <w:szCs w:val="18"/>
                <w:lang w:eastAsia="ar-SA"/>
              </w:rPr>
              <w:t>Pseudo-CR on updates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5CE2" w14:textId="77777777" w:rsidR="00831D64" w:rsidRPr="00831D64" w:rsidRDefault="00831D6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345B" w14:textId="77777777" w:rsidR="00831D64" w:rsidRPr="00831D64" w:rsidRDefault="00831D64" w:rsidP="00831D6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i/>
                <w:szCs w:val="18"/>
                <w:lang w:eastAsia="ar-SA"/>
              </w:rPr>
              <w:t>Revision of S1-223210.</w:t>
            </w:r>
          </w:p>
          <w:p w14:paraId="79753723" w14:textId="23A75702" w:rsidR="00831D64" w:rsidRPr="00831D64" w:rsidRDefault="00831D64" w:rsidP="00831D6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i/>
                <w:szCs w:val="18"/>
                <w:lang w:eastAsia="ar-SA"/>
              </w:rPr>
              <w:t>Revision of S1-223289.</w:t>
            </w:r>
          </w:p>
          <w:p w14:paraId="37293E51" w14:textId="184A679A" w:rsidR="00831D64" w:rsidRPr="00831D64" w:rsidRDefault="00831D64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D64">
              <w:rPr>
                <w:rFonts w:eastAsia="Arial Unicode MS" w:cs="Arial"/>
                <w:szCs w:val="18"/>
                <w:lang w:eastAsia="ar-SA"/>
              </w:rPr>
              <w:t>Revision of S1-223394.</w:t>
            </w:r>
          </w:p>
        </w:tc>
      </w:tr>
      <w:tr w:rsidR="004D5BDD" w:rsidRPr="00B04844" w14:paraId="4FE013CB" w14:textId="77777777" w:rsidTr="008B7D6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70FB003" w14:textId="77777777" w:rsidR="004D5BDD" w:rsidRPr="00D87E16" w:rsidRDefault="004D5BDD" w:rsidP="00F2369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4D5BDD" w:rsidRPr="00A75C05" w14:paraId="3684C825" w14:textId="77777777" w:rsidTr="001A2E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42F22" w14:textId="77777777" w:rsidR="004D5BDD" w:rsidRPr="008B7D62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7D6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103C5" w14:textId="0844F01C" w:rsidR="004D5BDD" w:rsidRPr="008B7D62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4D5BDD" w:rsidRPr="008B7D6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A5CEE" w14:textId="77777777" w:rsidR="004D5BDD" w:rsidRPr="008B7D62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D62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BF16D" w14:textId="77777777" w:rsidR="004D5BDD" w:rsidRPr="008B7D62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D62">
              <w:rPr>
                <w:rFonts w:eastAsia="Times New Roman"/>
                <w:szCs w:val="18"/>
                <w:lang w:eastAsia="ar-SA"/>
              </w:rPr>
              <w:t>Use case of Amazon Rainforest Adventure with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9A9B5" w14:textId="7CF18D03" w:rsidR="004D5BDD" w:rsidRPr="008B7D62" w:rsidRDefault="008B7D62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7D62">
              <w:rPr>
                <w:rFonts w:eastAsia="Times New Roman" w:cs="Arial"/>
                <w:szCs w:val="18"/>
                <w:lang w:eastAsia="ar-SA"/>
              </w:rPr>
              <w:t>Revised to S1-223395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046B2" w14:textId="77777777" w:rsidR="004D5BDD" w:rsidRPr="008B7D62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7D62" w:rsidRPr="00A75C05" w14:paraId="790856BD" w14:textId="77777777" w:rsidTr="001A2E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90989" w14:textId="2DA37EB7" w:rsidR="008B7D62" w:rsidRPr="001A2E3B" w:rsidRDefault="008B7D62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2E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F972C" w14:textId="5F549286" w:rsidR="008B7D62" w:rsidRPr="001A2E3B" w:rsidRDefault="003F225C" w:rsidP="00F23691">
            <w:pPr>
              <w:snapToGrid w:val="0"/>
              <w:spacing w:after="0" w:line="240" w:lineRule="auto"/>
            </w:pPr>
            <w:hyperlink r:id="rId24" w:history="1">
              <w:r w:rsidR="008B7D62" w:rsidRPr="001A2E3B">
                <w:rPr>
                  <w:rStyle w:val="Hyperlink"/>
                  <w:rFonts w:cs="Arial"/>
                  <w:color w:val="auto"/>
                </w:rPr>
                <w:t>S1-223395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75AFB" w14:textId="71838157" w:rsidR="008B7D62" w:rsidRPr="001A2E3B" w:rsidRDefault="008B7D62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2E3B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A53E1" w14:textId="5D05E53C" w:rsidR="008B7D62" w:rsidRPr="001A2E3B" w:rsidRDefault="008B7D62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2E3B">
              <w:rPr>
                <w:rFonts w:eastAsia="Times New Roman"/>
                <w:szCs w:val="18"/>
                <w:lang w:eastAsia="ar-SA"/>
              </w:rPr>
              <w:t>Use case of Amazon Rainforest Adventure with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0D2F3" w14:textId="04E2DF14" w:rsidR="008B7D62" w:rsidRPr="001A2E3B" w:rsidRDefault="001A2E3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E3B">
              <w:rPr>
                <w:rFonts w:eastAsia="Times New Roman" w:cs="Arial"/>
                <w:szCs w:val="18"/>
                <w:lang w:eastAsia="ar-SA"/>
              </w:rPr>
              <w:t>Revised to S1-223533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9A9EA" w14:textId="4FF47D9B" w:rsidR="008B7D62" w:rsidRPr="001A2E3B" w:rsidRDefault="008B7D62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2E3B">
              <w:rPr>
                <w:rFonts w:eastAsia="Arial Unicode MS" w:cs="Arial"/>
                <w:szCs w:val="18"/>
                <w:lang w:eastAsia="ar-SA"/>
              </w:rPr>
              <w:t>Revision of S1-223036.</w:t>
            </w:r>
          </w:p>
        </w:tc>
      </w:tr>
      <w:tr w:rsidR="001A2E3B" w:rsidRPr="00A75C05" w14:paraId="0D263086" w14:textId="77777777" w:rsidTr="001A2E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4175" w14:textId="76BE07D9" w:rsidR="001A2E3B" w:rsidRPr="001A2E3B" w:rsidRDefault="001A2E3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2E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05B6" w14:textId="3633D73F" w:rsidR="001A2E3B" w:rsidRPr="001A2E3B" w:rsidRDefault="003F225C" w:rsidP="00F23691">
            <w:pPr>
              <w:snapToGrid w:val="0"/>
              <w:spacing w:after="0" w:line="240" w:lineRule="auto"/>
            </w:pPr>
            <w:hyperlink r:id="rId25" w:history="1">
              <w:r w:rsidR="001A2E3B" w:rsidRPr="001A2E3B">
                <w:rPr>
                  <w:rStyle w:val="Hyperlink"/>
                  <w:rFonts w:cs="Arial"/>
                  <w:color w:val="auto"/>
                </w:rPr>
                <w:t>S1-223533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F9A7" w14:textId="2A02B217" w:rsidR="001A2E3B" w:rsidRPr="001A2E3B" w:rsidRDefault="001A2E3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2E3B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29AC" w14:textId="4476E795" w:rsidR="001A2E3B" w:rsidRPr="001A2E3B" w:rsidRDefault="001A2E3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2E3B">
              <w:rPr>
                <w:rFonts w:eastAsia="Times New Roman"/>
                <w:szCs w:val="18"/>
                <w:lang w:eastAsia="ar-SA"/>
              </w:rPr>
              <w:t>Use case of Amazon Rainforest Adventure with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998E" w14:textId="77777777" w:rsidR="001A2E3B" w:rsidRPr="001A2E3B" w:rsidRDefault="001A2E3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C30D" w14:textId="27D278DA" w:rsidR="001A2E3B" w:rsidRPr="001A2E3B" w:rsidRDefault="001A2E3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2E3B">
              <w:rPr>
                <w:rFonts w:eastAsia="Arial Unicode MS" w:cs="Arial"/>
                <w:i/>
                <w:szCs w:val="18"/>
                <w:lang w:eastAsia="ar-SA"/>
              </w:rPr>
              <w:t>Revision of S1-223036.</w:t>
            </w:r>
          </w:p>
          <w:p w14:paraId="20E1AFE9" w14:textId="733FF8E1" w:rsidR="001A2E3B" w:rsidRPr="001A2E3B" w:rsidRDefault="001A2E3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2E3B">
              <w:rPr>
                <w:rFonts w:eastAsia="Arial Unicode MS" w:cs="Arial"/>
                <w:szCs w:val="18"/>
                <w:lang w:eastAsia="ar-SA"/>
              </w:rPr>
              <w:t>Revision of S1-223395.</w:t>
            </w:r>
          </w:p>
        </w:tc>
      </w:tr>
      <w:tr w:rsidR="004D5BDD" w:rsidRPr="00A75C05" w14:paraId="2F8C2896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F1719" w14:textId="77777777" w:rsidR="004D5BDD" w:rsidRPr="0031380C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38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5E3E3" w14:textId="632D5D28" w:rsidR="004D5BDD" w:rsidRPr="0031380C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4D5BDD" w:rsidRPr="0031380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45215" w14:textId="77777777" w:rsidR="004D5BDD" w:rsidRPr="0031380C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1380C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DC892" w14:textId="77777777" w:rsidR="004D5BDD" w:rsidRPr="0031380C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1380C">
              <w:rPr>
                <w:rFonts w:eastAsia="Times New Roman"/>
                <w:szCs w:val="18"/>
                <w:lang w:eastAsia="ar-SA"/>
              </w:rPr>
              <w:t>use case on vehicle fleet management in the desert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453D0" w14:textId="5A6F1218" w:rsidR="004D5BDD" w:rsidRPr="0031380C" w:rsidRDefault="0031380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380C">
              <w:rPr>
                <w:rFonts w:eastAsia="Times New Roman" w:cs="Arial"/>
                <w:szCs w:val="18"/>
                <w:lang w:eastAsia="ar-SA"/>
              </w:rPr>
              <w:t>Revised to S1-223396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05D68" w14:textId="77777777" w:rsidR="004D5BDD" w:rsidRPr="0031380C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1380C" w:rsidRPr="00A75C05" w14:paraId="014F60C1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1DE0" w14:textId="67384032" w:rsidR="0031380C" w:rsidRPr="009131E4" w:rsidRDefault="0031380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05F8" w14:textId="1401F5E9" w:rsidR="0031380C" w:rsidRPr="009131E4" w:rsidRDefault="003F225C" w:rsidP="00F23691">
            <w:pPr>
              <w:snapToGrid w:val="0"/>
              <w:spacing w:after="0" w:line="240" w:lineRule="auto"/>
            </w:pPr>
            <w:hyperlink r:id="rId27" w:history="1">
              <w:r w:rsidR="0031380C" w:rsidRPr="009131E4">
                <w:rPr>
                  <w:rStyle w:val="Hyperlink"/>
                  <w:rFonts w:cs="Arial"/>
                  <w:color w:val="auto"/>
                </w:rPr>
                <w:t>S1-223396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F501" w14:textId="66A745B1" w:rsidR="0031380C" w:rsidRPr="009131E4" w:rsidRDefault="0031380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EF25" w14:textId="3A298C90" w:rsidR="0031380C" w:rsidRPr="009131E4" w:rsidRDefault="0031380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use case on vehicle fleet management in the desert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38BB" w14:textId="77777777" w:rsidR="0031380C" w:rsidRPr="009131E4" w:rsidRDefault="0031380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330E" w14:textId="5D3F7639" w:rsidR="0031380C" w:rsidRPr="009131E4" w:rsidRDefault="0031380C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szCs w:val="18"/>
                <w:lang w:eastAsia="ar-SA"/>
              </w:rPr>
              <w:t>Revision of S1-223117.</w:t>
            </w:r>
          </w:p>
        </w:tc>
      </w:tr>
      <w:tr w:rsidR="004D5BDD" w:rsidRPr="00A75C05" w14:paraId="0D4F55E8" w14:textId="77777777" w:rsidTr="001A2E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DD91C" w14:textId="77777777" w:rsidR="004D5BDD" w:rsidRPr="006B7521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75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EE01C" w14:textId="7F838610" w:rsidR="004D5BDD" w:rsidRPr="006B7521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4D5BDD" w:rsidRPr="006B752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88351" w14:textId="77777777" w:rsidR="004D5BDD" w:rsidRPr="006B7521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B7521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2788B" w14:textId="77777777" w:rsidR="004D5BDD" w:rsidRPr="006B7521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B7521">
              <w:rPr>
                <w:rFonts w:eastAsia="Times New Roman"/>
                <w:szCs w:val="18"/>
                <w:lang w:eastAsia="ar-SA"/>
              </w:rPr>
              <w:t>Use case on service differentiation for UEs via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7363A" w14:textId="37FFC9EB" w:rsidR="004D5BDD" w:rsidRPr="006B7521" w:rsidRDefault="006B752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7521">
              <w:rPr>
                <w:rFonts w:eastAsia="Times New Roman" w:cs="Arial"/>
                <w:szCs w:val="18"/>
                <w:lang w:eastAsia="ar-SA"/>
              </w:rPr>
              <w:t>Revised to S1-223397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81EB7" w14:textId="77777777" w:rsidR="004D5BDD" w:rsidRPr="006B7521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B7521" w:rsidRPr="00A75C05" w14:paraId="46B51768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59A5C" w14:textId="1524A6AB" w:rsidR="006B7521" w:rsidRPr="001A2E3B" w:rsidRDefault="006B752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2E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FA5F7" w14:textId="60499FA0" w:rsidR="006B7521" w:rsidRPr="001A2E3B" w:rsidRDefault="003F225C" w:rsidP="00F23691">
            <w:pPr>
              <w:snapToGrid w:val="0"/>
              <w:spacing w:after="0" w:line="240" w:lineRule="auto"/>
            </w:pPr>
            <w:hyperlink r:id="rId29" w:history="1">
              <w:r w:rsidR="006B7521" w:rsidRPr="001A2E3B">
                <w:rPr>
                  <w:rStyle w:val="Hyperlink"/>
                  <w:rFonts w:cs="Arial"/>
                  <w:color w:val="auto"/>
                </w:rPr>
                <w:t>S1-223397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F0053" w14:textId="0BB2AC39" w:rsidR="006B7521" w:rsidRPr="001A2E3B" w:rsidRDefault="006B752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2E3B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C32EB" w14:textId="6085B8C2" w:rsidR="006B7521" w:rsidRPr="001A2E3B" w:rsidRDefault="006B752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A2E3B">
              <w:rPr>
                <w:rFonts w:eastAsia="Times New Roman"/>
                <w:szCs w:val="18"/>
                <w:lang w:eastAsia="ar-SA"/>
              </w:rPr>
              <w:t>Use case on service differentiation for UEs via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A0EC7" w14:textId="2930BF7F" w:rsidR="006B7521" w:rsidRPr="001A2E3B" w:rsidRDefault="001A2E3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2E3B">
              <w:rPr>
                <w:rFonts w:eastAsia="Times New Roman" w:cs="Arial"/>
                <w:szCs w:val="18"/>
                <w:lang w:eastAsia="ar-SA"/>
              </w:rPr>
              <w:t>Revised to S1-223534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5DBFC" w14:textId="2C4FC7D9" w:rsidR="006B7521" w:rsidRPr="001A2E3B" w:rsidRDefault="006B7521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2E3B">
              <w:rPr>
                <w:rFonts w:eastAsia="Arial Unicode MS" w:cs="Arial"/>
                <w:szCs w:val="18"/>
                <w:lang w:eastAsia="ar-SA"/>
              </w:rPr>
              <w:t>Revision of S1-223118.</w:t>
            </w:r>
          </w:p>
        </w:tc>
      </w:tr>
      <w:tr w:rsidR="001A2E3B" w:rsidRPr="00A75C05" w14:paraId="34FE5E76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18C4" w14:textId="65720721" w:rsidR="001A2E3B" w:rsidRPr="009131E4" w:rsidRDefault="001A2E3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F8D6" w14:textId="7AE88873" w:rsidR="001A2E3B" w:rsidRPr="009131E4" w:rsidRDefault="003F225C" w:rsidP="00F23691">
            <w:pPr>
              <w:snapToGrid w:val="0"/>
              <w:spacing w:after="0" w:line="240" w:lineRule="auto"/>
            </w:pPr>
            <w:hyperlink r:id="rId30" w:history="1">
              <w:r w:rsidR="001A2E3B" w:rsidRPr="009131E4">
                <w:rPr>
                  <w:rStyle w:val="Hyperlink"/>
                  <w:rFonts w:cs="Arial"/>
                  <w:color w:val="auto"/>
                </w:rPr>
                <w:t>S1-223534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0F737" w14:textId="0254580E" w:rsidR="001A2E3B" w:rsidRPr="009131E4" w:rsidRDefault="001A2E3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F223" w14:textId="78C2D318" w:rsidR="001A2E3B" w:rsidRPr="009131E4" w:rsidRDefault="001A2E3B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Use case on service differentiation for UEs via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1DE7" w14:textId="77777777" w:rsidR="001A2E3B" w:rsidRPr="009131E4" w:rsidRDefault="001A2E3B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1713" w14:textId="3AAC4C2D" w:rsidR="001A2E3B" w:rsidRPr="009131E4" w:rsidRDefault="001A2E3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i/>
                <w:szCs w:val="18"/>
                <w:lang w:eastAsia="ar-SA"/>
              </w:rPr>
              <w:t>Revision of S1-223118.</w:t>
            </w:r>
          </w:p>
          <w:p w14:paraId="037CD2F5" w14:textId="77777777" w:rsidR="001A2E3B" w:rsidRPr="009131E4" w:rsidRDefault="001A2E3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szCs w:val="18"/>
                <w:lang w:eastAsia="ar-SA"/>
              </w:rPr>
              <w:t>Revision of S1-223397.</w:t>
            </w:r>
          </w:p>
          <w:p w14:paraId="7D4E040D" w14:textId="21C604D5" w:rsidR="001A2E3B" w:rsidRPr="009131E4" w:rsidRDefault="001A2E3B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szCs w:val="18"/>
                <w:lang w:eastAsia="ar-SA"/>
              </w:rPr>
              <w:t xml:space="preserve">Because there already was a </w:t>
            </w:r>
            <w:r w:rsidR="009131E4" w:rsidRPr="009131E4">
              <w:rPr>
                <w:rFonts w:eastAsia="Arial Unicode MS" w:cs="Arial"/>
                <w:szCs w:val="18"/>
                <w:lang w:eastAsia="ar-SA"/>
              </w:rPr>
              <w:t xml:space="preserve">3397 </w:t>
            </w:r>
            <w:proofErr w:type="spellStart"/>
            <w:r w:rsidR="009131E4" w:rsidRPr="009131E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="009131E4" w:rsidRPr="009131E4">
              <w:rPr>
                <w:rFonts w:eastAsia="Arial Unicode MS" w:cs="Arial"/>
                <w:szCs w:val="18"/>
                <w:lang w:eastAsia="ar-SA"/>
              </w:rPr>
              <w:t xml:space="preserve"> uploaded</w:t>
            </w:r>
          </w:p>
        </w:tc>
      </w:tr>
      <w:tr w:rsidR="004D5BDD" w:rsidRPr="00A75C05" w14:paraId="5F8DD2F7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F6FD6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23450" w14:textId="6BE484A6" w:rsidR="004D5BDD" w:rsidRPr="004D5B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4D5BDD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DDD84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805EB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Usage of satellite connectivity for collection of information to aid terrestrial network planning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7D09A" w14:textId="42B8523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</w:t>
            </w:r>
            <w:r w:rsidR="00C40C2C">
              <w:rPr>
                <w:rFonts w:eastAsia="Times New Roman" w:cs="Arial"/>
                <w:szCs w:val="18"/>
                <w:lang w:eastAsia="ar-SA"/>
              </w:rPr>
              <w:t>3</w:t>
            </w:r>
            <w:r w:rsidRPr="004D5BDD">
              <w:rPr>
                <w:rFonts w:eastAsia="Times New Roman" w:cs="Arial"/>
                <w:szCs w:val="18"/>
                <w:lang w:eastAsia="ar-SA"/>
              </w:rPr>
              <w:t>93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A81AF" w14:textId="77777777" w:rsidR="004D5BDD" w:rsidRPr="004D5BDD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3E6A333B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3701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1175" w14:textId="0442E451" w:rsidR="004D5BDD" w:rsidRPr="004D5BDD" w:rsidRDefault="003F225C" w:rsidP="00F23691">
            <w:pPr>
              <w:snapToGrid w:val="0"/>
              <w:spacing w:after="0" w:line="240" w:lineRule="auto"/>
            </w:pPr>
            <w:hyperlink r:id="rId32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S1-223</w:t>
              </w:r>
              <w:r w:rsidR="0025103C">
                <w:rPr>
                  <w:rStyle w:val="Hyperlink"/>
                  <w:rFonts w:cs="Arial"/>
                  <w:color w:val="auto"/>
                </w:rPr>
                <w:t>2</w:t>
              </w:r>
              <w:r w:rsidR="004D5BDD" w:rsidRPr="004D5BDD">
                <w:rPr>
                  <w:rStyle w:val="Hyperlink"/>
                  <w:rFonts w:cs="Arial"/>
                  <w:color w:val="auto"/>
                </w:rPr>
                <w:t>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8528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063A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Usage of satellite connectivity for collection of information to aid terrestrial network planning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CCFD7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2CD1" w14:textId="77777777" w:rsidR="004D5BDD" w:rsidRPr="004D5BDD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S1-223167.</w:t>
            </w:r>
          </w:p>
        </w:tc>
      </w:tr>
      <w:tr w:rsidR="004D5BDD" w:rsidRPr="00A75C05" w14:paraId="5D4C2597" w14:textId="77777777" w:rsidTr="00673B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C2817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AC30A" w14:textId="7AEC000B" w:rsidR="004D5BDD" w:rsidRPr="004D5B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4D5BDD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91173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F592B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New use case for enabling multiple services between UEs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CB225" w14:textId="77777777" w:rsidR="004D5BDD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S1-223290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B0217" w14:textId="77777777" w:rsidR="004D5BDD" w:rsidRPr="004D5BDD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62E7A498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AE7CC" w14:textId="77777777" w:rsidR="004D5BDD" w:rsidRPr="00673B73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73B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B640F" w14:textId="7C406AB8" w:rsidR="004D5BDD" w:rsidRPr="00673B73" w:rsidRDefault="003F225C" w:rsidP="00F23691">
            <w:pPr>
              <w:snapToGrid w:val="0"/>
              <w:spacing w:after="0" w:line="240" w:lineRule="auto"/>
            </w:pPr>
            <w:hyperlink r:id="rId34" w:history="1">
              <w:r w:rsidR="004D5BDD" w:rsidRPr="00673B73">
                <w:rPr>
                  <w:rStyle w:val="Hyperlink"/>
                  <w:rFonts w:cs="Arial"/>
                  <w:color w:val="auto"/>
                </w:rPr>
                <w:t>S1-223290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A8351" w14:textId="77777777" w:rsidR="004D5BDD" w:rsidRPr="00673B73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3B73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C9B88" w14:textId="77777777" w:rsidR="004D5BDD" w:rsidRPr="00673B73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3B73">
              <w:rPr>
                <w:rFonts w:eastAsia="Times New Roman"/>
                <w:szCs w:val="18"/>
                <w:lang w:eastAsia="ar-SA"/>
              </w:rPr>
              <w:t>New use case for enabling multiple services between UEs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799D6" w14:textId="2D5AD8D7" w:rsidR="004D5BDD" w:rsidRPr="00673B73" w:rsidRDefault="00673B73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3B73">
              <w:rPr>
                <w:rFonts w:eastAsia="Times New Roman" w:cs="Arial"/>
                <w:szCs w:val="18"/>
                <w:lang w:eastAsia="ar-SA"/>
              </w:rPr>
              <w:t>Revised to S1-223</w:t>
            </w:r>
            <w:r w:rsidR="00457E9F">
              <w:rPr>
                <w:rFonts w:eastAsia="Times New Roman" w:cs="Arial"/>
                <w:szCs w:val="18"/>
                <w:lang w:eastAsia="ar-SA"/>
              </w:rPr>
              <w:t>3</w:t>
            </w:r>
            <w:r w:rsidRPr="00673B73">
              <w:rPr>
                <w:rFonts w:eastAsia="Times New Roman" w:cs="Arial"/>
                <w:szCs w:val="18"/>
                <w:lang w:eastAsia="ar-SA"/>
              </w:rPr>
              <w:t>94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0549A9" w14:textId="77777777" w:rsidR="004D5BDD" w:rsidRPr="00673B73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3B73">
              <w:rPr>
                <w:rFonts w:eastAsia="Arial Unicode MS" w:cs="Arial"/>
                <w:szCs w:val="18"/>
                <w:lang w:eastAsia="ar-SA"/>
              </w:rPr>
              <w:t>Revision of S1-223220.</w:t>
            </w:r>
          </w:p>
        </w:tc>
      </w:tr>
      <w:tr w:rsidR="00673B73" w:rsidRPr="00A75C05" w14:paraId="5549B541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036D6" w14:textId="12EDAEC8" w:rsidR="00673B73" w:rsidRPr="009131E4" w:rsidRDefault="00673B73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46EE8" w14:textId="78372415" w:rsidR="00673B73" w:rsidRPr="009131E4" w:rsidRDefault="003F225C" w:rsidP="00F23691">
            <w:pPr>
              <w:snapToGrid w:val="0"/>
              <w:spacing w:after="0" w:line="240" w:lineRule="auto"/>
            </w:pPr>
            <w:hyperlink r:id="rId35" w:history="1">
              <w:r w:rsidR="00673B73" w:rsidRPr="009131E4">
                <w:rPr>
                  <w:rStyle w:val="Hyperlink"/>
                  <w:rFonts w:cs="Arial"/>
                  <w:color w:val="auto"/>
                </w:rPr>
                <w:t>S1-223</w:t>
              </w:r>
              <w:r w:rsidR="00457E9F" w:rsidRPr="009131E4">
                <w:rPr>
                  <w:rStyle w:val="Hyperlink"/>
                  <w:rFonts w:cs="Arial"/>
                  <w:color w:val="auto"/>
                </w:rPr>
                <w:t>3</w:t>
              </w:r>
              <w:r w:rsidR="00673B73" w:rsidRPr="009131E4">
                <w:rPr>
                  <w:rStyle w:val="Hyperlink"/>
                  <w:rFonts w:cs="Arial"/>
                  <w:color w:val="auto"/>
                </w:rPr>
                <w:t>9</w:t>
              </w:r>
              <w:r w:rsidR="0025103C" w:rsidRPr="009131E4">
                <w:rPr>
                  <w:rStyle w:val="Hyperlink"/>
                  <w:rFonts w:cs="Arial"/>
                  <w:color w:val="auto"/>
                </w:rPr>
                <w:t>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F98D7" w14:textId="381DB8BF" w:rsidR="00673B73" w:rsidRPr="009131E4" w:rsidRDefault="00673B73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752C9" w14:textId="674546E2" w:rsidR="00673B73" w:rsidRPr="009131E4" w:rsidRDefault="00673B73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New use case for enabling multiple services between UEs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FCB53" w14:textId="3C704D23" w:rsidR="00673B73" w:rsidRPr="009131E4" w:rsidRDefault="009131E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E4">
              <w:rPr>
                <w:rFonts w:eastAsia="Times New Roman" w:cs="Arial"/>
                <w:szCs w:val="18"/>
                <w:lang w:eastAsia="ar-SA"/>
              </w:rPr>
              <w:t>Revised to S1-223535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39840" w14:textId="2DB0B8B8" w:rsidR="00673B73" w:rsidRPr="009131E4" w:rsidRDefault="00673B73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i/>
                <w:szCs w:val="18"/>
                <w:lang w:eastAsia="ar-SA"/>
              </w:rPr>
              <w:t>Revision of S1-223220.</w:t>
            </w:r>
          </w:p>
          <w:p w14:paraId="71F814FA" w14:textId="4356E8F3" w:rsidR="00673B73" w:rsidRPr="009131E4" w:rsidRDefault="00673B73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szCs w:val="18"/>
                <w:lang w:eastAsia="ar-SA"/>
              </w:rPr>
              <w:t>Revision of S1-223290.</w:t>
            </w:r>
          </w:p>
        </w:tc>
      </w:tr>
      <w:tr w:rsidR="009131E4" w:rsidRPr="00A75C05" w14:paraId="7426AD90" w14:textId="77777777" w:rsidTr="009131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3BFBFA" w14:textId="18EA338E" w:rsidR="009131E4" w:rsidRPr="009131E4" w:rsidRDefault="009131E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3EAB1E" w14:textId="1563B3A3" w:rsidR="009131E4" w:rsidRPr="009131E4" w:rsidRDefault="003F225C" w:rsidP="00F23691">
            <w:pPr>
              <w:snapToGrid w:val="0"/>
              <w:spacing w:after="0" w:line="240" w:lineRule="auto"/>
            </w:pPr>
            <w:hyperlink r:id="rId36" w:history="1">
              <w:r w:rsidR="009131E4" w:rsidRPr="009131E4">
                <w:rPr>
                  <w:rStyle w:val="Hyperlink"/>
                  <w:rFonts w:cs="Arial"/>
                  <w:color w:val="auto"/>
                </w:rPr>
                <w:t>S1-223535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377D22" w14:textId="6B8E54F9" w:rsidR="009131E4" w:rsidRPr="009131E4" w:rsidRDefault="009131E4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C85605" w14:textId="4E5EB51D" w:rsidR="009131E4" w:rsidRPr="009131E4" w:rsidRDefault="009131E4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31E4">
              <w:rPr>
                <w:rFonts w:eastAsia="Times New Roman"/>
                <w:szCs w:val="18"/>
                <w:lang w:eastAsia="ar-SA"/>
              </w:rPr>
              <w:t>New use case for enabling multiple services between UEs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98E166" w14:textId="2323EA7D" w:rsidR="009131E4" w:rsidRPr="009131E4" w:rsidRDefault="009131E4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E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503336" w14:textId="77777777" w:rsidR="009131E4" w:rsidRPr="009131E4" w:rsidRDefault="009131E4" w:rsidP="009131E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i/>
                <w:szCs w:val="18"/>
                <w:lang w:eastAsia="ar-SA"/>
              </w:rPr>
              <w:t>Revision of S1-223220.</w:t>
            </w:r>
          </w:p>
          <w:p w14:paraId="05E1F51C" w14:textId="77C96CD7" w:rsidR="009131E4" w:rsidRPr="009131E4" w:rsidRDefault="009131E4" w:rsidP="009131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i/>
                <w:szCs w:val="18"/>
                <w:lang w:eastAsia="ar-SA"/>
              </w:rPr>
              <w:t>Revision of S1-223290.</w:t>
            </w:r>
          </w:p>
          <w:p w14:paraId="190BC8E5" w14:textId="6BC87FF6" w:rsidR="009131E4" w:rsidRPr="009131E4" w:rsidRDefault="009131E4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1E4">
              <w:rPr>
                <w:rFonts w:eastAsia="Arial Unicode MS" w:cs="Arial"/>
                <w:szCs w:val="18"/>
                <w:lang w:eastAsia="ar-SA"/>
              </w:rPr>
              <w:t>Revision of S1-223398.</w:t>
            </w:r>
          </w:p>
        </w:tc>
      </w:tr>
      <w:tr w:rsidR="000C0C8F" w:rsidRPr="00745D37" w14:paraId="42F501D3" w14:textId="77777777" w:rsidTr="00F2369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9F76547" w14:textId="77777777" w:rsidR="000C0C8F" w:rsidRPr="00DF5A37" w:rsidRDefault="000C0C8F" w:rsidP="00F23691">
            <w:pPr>
              <w:pStyle w:val="Heading2"/>
              <w:rPr>
                <w:lang w:val="en-US"/>
              </w:rPr>
            </w:pPr>
            <w:proofErr w:type="spellStart"/>
            <w:r w:rsidRPr="00DF5A37">
              <w:t>FS_DualSteer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t>Study on Upper layer traffic steering, switching and split over dual 3GPP access</w:t>
            </w:r>
            <w:r w:rsidRPr="00DF5A37">
              <w:rPr>
                <w:lang w:val="en-US"/>
              </w:rPr>
              <w:t xml:space="preserve"> [</w:t>
            </w:r>
            <w:hyperlink r:id="rId37" w:history="1">
              <w:r w:rsidRPr="00DF5A37">
                <w:rPr>
                  <w:rStyle w:val="Hyperlink"/>
                  <w:lang w:val="en-US"/>
                </w:rPr>
                <w:t>SP-220445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0C0C8F" w:rsidRPr="00AA7BD2" w14:paraId="3B5959B3" w14:textId="77777777" w:rsidTr="00F2369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53DBDC" w14:textId="77777777" w:rsidR="000C0C8F" w:rsidRPr="00DF5A37" w:rsidRDefault="000C0C8F" w:rsidP="00F2369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8266974" w14:textId="77777777" w:rsidR="000C0C8F" w:rsidRPr="00DF5A37" w:rsidRDefault="000C0C8F" w:rsidP="00F236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5A37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r w:rsidRPr="00DF5A37">
              <w:rPr>
                <w:lang w:val="en-US"/>
              </w:rPr>
              <w:t>Francesco Pi</w:t>
            </w:r>
            <w:r>
              <w:rPr>
                <w:lang w:val="en-US"/>
              </w:rPr>
              <w:t>c</w:t>
            </w:r>
            <w:r w:rsidRPr="00DF5A37">
              <w:rPr>
                <w:lang w:val="en-US"/>
              </w:rPr>
              <w:t>a (Qualcomm)</w:t>
            </w:r>
          </w:p>
          <w:p w14:paraId="04A85B84" w14:textId="77777777" w:rsidR="000C0C8F" w:rsidRPr="00DF5A37" w:rsidRDefault="000C0C8F" w:rsidP="00F23691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en-US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hyperlink r:id="rId38" w:history="1">
              <w:r w:rsidRPr="0063409F">
                <w:rPr>
                  <w:rStyle w:val="Hyperlink"/>
                  <w:rFonts w:eastAsia="Arial Unicode MS" w:cs="Arial"/>
                  <w:lang w:val="fr-FR"/>
                </w:rPr>
                <w:t>TR22.841v0.1.0</w:t>
              </w:r>
            </w:hyperlink>
          </w:p>
          <w:p w14:paraId="49CB784C" w14:textId="77777777" w:rsidR="000C0C8F" w:rsidRPr="00DF5A37" w:rsidRDefault="000C0C8F" w:rsidP="00F236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date: SA#100 (06/2023)</w:t>
            </w:r>
          </w:p>
          <w:p w14:paraId="1DD2CEEF" w14:textId="77777777" w:rsidR="000C0C8F" w:rsidRPr="00DF5A37" w:rsidRDefault="000C0C8F" w:rsidP="00F2369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Pr="00684D48">
              <w:rPr>
                <w:rFonts w:eastAsia="Arial Unicode MS" w:cs="Arial"/>
                <w:szCs w:val="18"/>
                <w:lang w:val="en-US" w:eastAsia="ar-SA"/>
              </w:rPr>
              <w:t>20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0C0C8F" w:rsidRPr="00B04844" w14:paraId="54E6FD34" w14:textId="77777777" w:rsidTr="001762A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DD30EAD" w14:textId="77777777" w:rsidR="000C0C8F" w:rsidRPr="00D87E16" w:rsidRDefault="000C0C8F" w:rsidP="00F2369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0C0C8F" w:rsidRPr="00A75C05" w14:paraId="55EEDC71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CA58F" w14:textId="77777777" w:rsidR="000C0C8F" w:rsidRPr="001762A0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62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8277A" w14:textId="5CE6525F" w:rsidR="000C0C8F" w:rsidRPr="001762A0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0C0C8F" w:rsidRPr="001762A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CF6CEF" w14:textId="77777777" w:rsidR="000C0C8F" w:rsidRPr="001762A0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762A0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2B8D0" w14:textId="77777777" w:rsidR="000C0C8F" w:rsidRPr="001762A0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762A0">
              <w:rPr>
                <w:rFonts w:eastAsia="Times New Roman"/>
                <w:szCs w:val="18"/>
                <w:lang w:eastAsia="ar-SA"/>
              </w:rPr>
              <w:t>TR scope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8A893" w14:textId="0FDE9197" w:rsidR="000C0C8F" w:rsidRPr="001762A0" w:rsidRDefault="001762A0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62A0">
              <w:rPr>
                <w:rFonts w:eastAsia="Times New Roman" w:cs="Arial"/>
                <w:szCs w:val="18"/>
                <w:lang w:eastAsia="ar-SA"/>
              </w:rPr>
              <w:t>Revised to S1-223</w:t>
            </w:r>
            <w:r w:rsidR="00457E9F">
              <w:rPr>
                <w:rFonts w:eastAsia="Times New Roman" w:cs="Arial"/>
                <w:szCs w:val="18"/>
                <w:lang w:eastAsia="ar-SA"/>
              </w:rPr>
              <w:t>3</w:t>
            </w:r>
            <w:r w:rsidRPr="001762A0">
              <w:rPr>
                <w:rFonts w:eastAsia="Times New Roman" w:cs="Arial"/>
                <w:szCs w:val="18"/>
                <w:lang w:eastAsia="ar-SA"/>
              </w:rPr>
              <w:t>95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80544" w14:textId="77777777" w:rsidR="000C0C8F" w:rsidRPr="001762A0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62A0" w:rsidRPr="00A75C05" w14:paraId="1CAA8D75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4772DA" w14:textId="653BCF3C" w:rsidR="001762A0" w:rsidRPr="00F521B5" w:rsidRDefault="001762A0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0DFDF2" w14:textId="46AA3D44" w:rsidR="001762A0" w:rsidRPr="00F521B5" w:rsidRDefault="003F225C" w:rsidP="00F23691">
            <w:pPr>
              <w:snapToGrid w:val="0"/>
              <w:spacing w:after="0" w:line="240" w:lineRule="auto"/>
            </w:pPr>
            <w:hyperlink r:id="rId40" w:history="1">
              <w:r w:rsidR="001762A0" w:rsidRPr="00F521B5">
                <w:rPr>
                  <w:rStyle w:val="Hyperlink"/>
                  <w:rFonts w:cs="Arial"/>
                  <w:color w:val="auto"/>
                </w:rPr>
                <w:t>S1-223</w:t>
              </w:r>
              <w:r w:rsidR="00457E9F" w:rsidRPr="00F521B5">
                <w:rPr>
                  <w:rStyle w:val="Hyperlink"/>
                  <w:rFonts w:cs="Arial"/>
                  <w:color w:val="auto"/>
                </w:rPr>
                <w:t>3</w:t>
              </w:r>
              <w:r w:rsidR="001762A0" w:rsidRPr="00F521B5">
                <w:rPr>
                  <w:rStyle w:val="Hyperlink"/>
                  <w:rFonts w:cs="Arial"/>
                  <w:color w:val="auto"/>
                </w:rPr>
                <w:t>9</w:t>
              </w:r>
              <w:r w:rsidR="0025103C" w:rsidRPr="00F521B5">
                <w:rPr>
                  <w:rStyle w:val="Hyperlink"/>
                  <w:rFonts w:cs="Arial"/>
                  <w:color w:val="auto"/>
                </w:rPr>
                <w:t>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D4045B" w14:textId="15B17C27" w:rsidR="001762A0" w:rsidRPr="00F521B5" w:rsidRDefault="001762A0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B7EFED" w14:textId="54F4ACB3" w:rsidR="001762A0" w:rsidRPr="00F521B5" w:rsidRDefault="001762A0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TR scope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7C1AE8" w14:textId="43CCE0FC" w:rsidR="001762A0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1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211EE3" w14:textId="560194AC" w:rsidR="001762A0" w:rsidRPr="00F521B5" w:rsidRDefault="001762A0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S1-223211.</w:t>
            </w:r>
          </w:p>
        </w:tc>
      </w:tr>
      <w:tr w:rsidR="000C0C8F" w:rsidRPr="00B04844" w14:paraId="557682B3" w14:textId="77777777" w:rsidTr="00C40C2C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8BB39E" w14:textId="77777777" w:rsidR="000C0C8F" w:rsidRPr="00D87E16" w:rsidRDefault="000C0C8F" w:rsidP="00F23691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0C0C8F" w:rsidRPr="00A75C05" w14:paraId="353945A9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0DFC0" w14:textId="77777777" w:rsidR="000C0C8F" w:rsidRPr="00C40C2C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0C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4909B" w14:textId="24FFB290" w:rsidR="000C0C8F" w:rsidRPr="00C40C2C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0C0C8F" w:rsidRPr="00C40C2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C6B91" w14:textId="77777777" w:rsidR="000C0C8F" w:rsidRPr="00C40C2C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40C2C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76AD3" w14:textId="77777777" w:rsidR="000C0C8F" w:rsidRPr="00C40C2C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40C2C">
              <w:rPr>
                <w:rFonts w:eastAsia="Times New Roman"/>
                <w:szCs w:val="18"/>
                <w:lang w:eastAsia="ar-SA"/>
              </w:rPr>
              <w:t xml:space="preserve">Use Case on UE with Multibeam and </w:t>
            </w:r>
            <w:proofErr w:type="spellStart"/>
            <w:r w:rsidRPr="00C40C2C">
              <w:rPr>
                <w:rFonts w:eastAsia="Times New Roman"/>
                <w:szCs w:val="18"/>
                <w:lang w:eastAsia="ar-SA"/>
              </w:rPr>
              <w:t>Multistream</w:t>
            </w:r>
            <w:proofErr w:type="spellEnd"/>
            <w:r w:rsidRPr="00C40C2C">
              <w:rPr>
                <w:rFonts w:eastAsia="Times New Roman"/>
                <w:szCs w:val="18"/>
                <w:lang w:eastAsia="ar-SA"/>
              </w:rPr>
              <w:t xml:space="preserve"> 3GPP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9EFA1" w14:textId="240BEB13" w:rsidR="000C0C8F" w:rsidRPr="00C40C2C" w:rsidRDefault="00C40C2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0C2C">
              <w:rPr>
                <w:rFonts w:eastAsia="Times New Roman" w:cs="Arial"/>
                <w:szCs w:val="18"/>
                <w:lang w:eastAsia="ar-SA"/>
              </w:rPr>
              <w:t>Revised to S1-223</w:t>
            </w:r>
            <w:r w:rsidR="00457E9F">
              <w:rPr>
                <w:rFonts w:eastAsia="Times New Roman" w:cs="Arial"/>
                <w:szCs w:val="18"/>
                <w:lang w:eastAsia="ar-SA"/>
              </w:rPr>
              <w:t>3</w:t>
            </w:r>
            <w:r w:rsidRPr="00C40C2C">
              <w:rPr>
                <w:rFonts w:eastAsia="Times New Roman" w:cs="Arial"/>
                <w:szCs w:val="18"/>
                <w:lang w:eastAsia="ar-SA"/>
              </w:rPr>
              <w:t>96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AB833" w14:textId="77777777" w:rsidR="000C0C8F" w:rsidRPr="00C40C2C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40C2C" w:rsidRPr="00A75C05" w14:paraId="0F3DA0EC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714C" w14:textId="5CCD1EE9" w:rsidR="00C40C2C" w:rsidRPr="00F521B5" w:rsidRDefault="00C40C2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4FB1" w14:textId="3508E24B" w:rsidR="00C40C2C" w:rsidRPr="00F521B5" w:rsidRDefault="003F225C" w:rsidP="00F23691">
            <w:pPr>
              <w:snapToGrid w:val="0"/>
              <w:spacing w:after="0" w:line="240" w:lineRule="auto"/>
            </w:pPr>
            <w:hyperlink r:id="rId42" w:history="1">
              <w:r w:rsidR="00C40C2C" w:rsidRPr="00F521B5">
                <w:rPr>
                  <w:rStyle w:val="Hyperlink"/>
                  <w:rFonts w:cs="Arial"/>
                  <w:color w:val="auto"/>
                </w:rPr>
                <w:t>S1-223</w:t>
              </w:r>
              <w:r w:rsidR="0025103C" w:rsidRPr="00F521B5">
                <w:rPr>
                  <w:rStyle w:val="Hyperlink"/>
                  <w:rFonts w:cs="Arial"/>
                  <w:color w:val="auto"/>
                </w:rPr>
                <w:t>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2666" w14:textId="78090E74" w:rsidR="00C40C2C" w:rsidRPr="00F521B5" w:rsidRDefault="00C40C2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DC84" w14:textId="0E7C749A" w:rsidR="00C40C2C" w:rsidRPr="00F521B5" w:rsidRDefault="00C40C2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 xml:space="preserve">Use Case on UE with Multibeam and </w:t>
            </w:r>
            <w:proofErr w:type="spellStart"/>
            <w:r w:rsidRPr="00F521B5">
              <w:rPr>
                <w:rFonts w:eastAsia="Times New Roman"/>
                <w:szCs w:val="18"/>
                <w:lang w:eastAsia="ar-SA"/>
              </w:rPr>
              <w:t>Multistream</w:t>
            </w:r>
            <w:proofErr w:type="spellEnd"/>
            <w:r w:rsidRPr="00F521B5">
              <w:rPr>
                <w:rFonts w:eastAsia="Times New Roman"/>
                <w:szCs w:val="18"/>
                <w:lang w:eastAsia="ar-SA"/>
              </w:rPr>
              <w:t xml:space="preserve"> 3GPP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760A" w14:textId="77777777" w:rsidR="00C40C2C" w:rsidRPr="00F521B5" w:rsidRDefault="00C40C2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3F6B" w14:textId="4A53484A" w:rsidR="00C40C2C" w:rsidRPr="00F521B5" w:rsidRDefault="00C40C2C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S1-223084.</w:t>
            </w:r>
          </w:p>
        </w:tc>
      </w:tr>
      <w:tr w:rsidR="000C0C8F" w:rsidRPr="00A75C05" w14:paraId="50E55201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222A8" w14:textId="77777777" w:rsidR="000C0C8F" w:rsidRPr="00457E9F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7E9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88510" w14:textId="337748F4" w:rsidR="000C0C8F" w:rsidRPr="00457E9F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0C0C8F" w:rsidRPr="00457E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57E5E" w14:textId="77777777" w:rsidR="000C0C8F" w:rsidRPr="00457E9F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7E9F">
              <w:rPr>
                <w:rFonts w:eastAsia="Times New Roman"/>
                <w:szCs w:val="18"/>
                <w:lang w:eastAsia="ar-SA"/>
              </w:rPr>
              <w:t>SKY Perfect JSAT Corporation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DC7E6" w14:textId="77777777" w:rsidR="000C0C8F" w:rsidRPr="00457E9F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57E9F">
              <w:rPr>
                <w:rFonts w:eastAsia="Times New Roman"/>
                <w:szCs w:val="18"/>
                <w:lang w:eastAsia="ar-SA"/>
              </w:rPr>
              <w:t>NTN and TN Inter-PLMN Multi-access in a Maritime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A7DAD" w14:textId="7845F591" w:rsidR="000C0C8F" w:rsidRPr="00457E9F" w:rsidRDefault="00457E9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7E9F">
              <w:rPr>
                <w:rFonts w:eastAsia="Times New Roman" w:cs="Arial"/>
                <w:szCs w:val="18"/>
                <w:lang w:eastAsia="ar-SA"/>
              </w:rPr>
              <w:t>Revised to S1-223397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41564" w14:textId="77777777" w:rsidR="000C0C8F" w:rsidRPr="00457E9F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7E9F" w:rsidRPr="00A75C05" w14:paraId="0D59B721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86F1F" w14:textId="0D503C56" w:rsidR="00457E9F" w:rsidRPr="00F521B5" w:rsidRDefault="00457E9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BE7FC" w14:textId="450887E3" w:rsidR="00457E9F" w:rsidRPr="00F521B5" w:rsidRDefault="003F225C" w:rsidP="00F23691">
            <w:pPr>
              <w:snapToGrid w:val="0"/>
              <w:spacing w:after="0" w:line="240" w:lineRule="auto"/>
            </w:pPr>
            <w:hyperlink r:id="rId44" w:history="1">
              <w:r w:rsidR="00457E9F" w:rsidRPr="00F521B5">
                <w:rPr>
                  <w:rStyle w:val="Hyperlink"/>
                  <w:rFonts w:cs="Arial"/>
                  <w:color w:val="auto"/>
                </w:rPr>
                <w:t>S1-223</w:t>
              </w:r>
              <w:r w:rsidR="0025103C" w:rsidRPr="00F521B5">
                <w:rPr>
                  <w:rStyle w:val="Hyperlink"/>
                  <w:rFonts w:cs="Arial"/>
                  <w:color w:val="auto"/>
                </w:rPr>
                <w:t>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F5B6D" w14:textId="4F046D3D" w:rsidR="00457E9F" w:rsidRPr="00F521B5" w:rsidRDefault="00457E9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SKY Perfect JSAT Corporation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35D3C" w14:textId="77DFA0A9" w:rsidR="00457E9F" w:rsidRPr="00F521B5" w:rsidRDefault="00457E9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NTN and TN Inter-PLMN Multi-access in a Maritime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C8B35" w14:textId="0FA1C44E" w:rsidR="00457E9F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1B5">
              <w:rPr>
                <w:rFonts w:eastAsia="Times New Roman" w:cs="Arial"/>
                <w:szCs w:val="18"/>
                <w:lang w:eastAsia="ar-SA"/>
              </w:rPr>
              <w:t>Revised to S1-223404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543E0" w14:textId="45D31CCB" w:rsidR="00457E9F" w:rsidRPr="00F521B5" w:rsidRDefault="00457E9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S1-223096.</w:t>
            </w:r>
          </w:p>
        </w:tc>
      </w:tr>
      <w:tr w:rsidR="00F521B5" w:rsidRPr="00A75C05" w14:paraId="7FF8F8B5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46A8" w14:textId="15666E91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4704" w14:textId="65309957" w:rsidR="00F521B5" w:rsidRPr="00F521B5" w:rsidRDefault="003F225C" w:rsidP="00F23691">
            <w:pPr>
              <w:snapToGrid w:val="0"/>
              <w:spacing w:after="0" w:line="240" w:lineRule="auto"/>
            </w:pPr>
            <w:hyperlink r:id="rId45" w:history="1">
              <w:r w:rsidR="00F521B5" w:rsidRPr="00F521B5">
                <w:rPr>
                  <w:rStyle w:val="Hyperlink"/>
                  <w:rFonts w:cs="Arial"/>
                  <w:color w:val="auto"/>
                </w:rPr>
                <w:t>S1-223404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2FD5" w14:textId="40B1EF93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SKY Perfect JSAT Corporation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CDE1" w14:textId="0540C40E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NTN and TN Inter-PLMN Multi-access in a Maritime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FFDD" w14:textId="77777777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8491" w14:textId="256E5DD2" w:rsidR="00F521B5" w:rsidRPr="00F521B5" w:rsidRDefault="00F521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i/>
                <w:szCs w:val="18"/>
                <w:lang w:eastAsia="ar-SA"/>
              </w:rPr>
              <w:t>Revision of S1-223096.</w:t>
            </w:r>
          </w:p>
          <w:p w14:paraId="7BB593EE" w14:textId="15AC6042" w:rsidR="00F521B5" w:rsidRPr="00F521B5" w:rsidRDefault="00F521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S1-223401.</w:t>
            </w:r>
          </w:p>
        </w:tc>
      </w:tr>
      <w:tr w:rsidR="000C0C8F" w:rsidRPr="00A75C05" w14:paraId="56AA2F13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7BE71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1B2DE" w14:textId="0205FCB7" w:rsidR="000C0C8F" w:rsidRPr="004D5B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0C0C8F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7C2DF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B9EC8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Dual Steering through Satellite access and UAV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73A37" w14:textId="4389988E" w:rsidR="000C0C8F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S1-223294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14ED6" w14:textId="77777777" w:rsidR="000C0C8F" w:rsidRPr="004D5BDD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6C0547BC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D04AD" w14:textId="45A326FA" w:rsidR="004D5BDD" w:rsidRPr="00F521B5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926D5" w14:textId="0D44DADF" w:rsidR="004D5BDD" w:rsidRPr="00F521B5" w:rsidRDefault="003F225C" w:rsidP="00F23691">
            <w:pPr>
              <w:snapToGrid w:val="0"/>
              <w:spacing w:after="0" w:line="240" w:lineRule="auto"/>
            </w:pPr>
            <w:hyperlink r:id="rId47" w:history="1">
              <w:r w:rsidR="004D5BDD" w:rsidRPr="00F521B5">
                <w:rPr>
                  <w:rStyle w:val="Hyperlink"/>
                  <w:rFonts w:cs="Arial"/>
                  <w:color w:val="auto"/>
                </w:rPr>
                <w:t>S1-223294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385E1" w14:textId="3FD72D2B" w:rsidR="004D5BDD" w:rsidRPr="00F521B5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3F40A" w14:textId="3CEC9673" w:rsidR="004D5BDD" w:rsidRPr="00F521B5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Use case on Dual Steering through Satellite access and UAV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5DB4F" w14:textId="45A30208" w:rsidR="004D5BDD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1B5">
              <w:rPr>
                <w:rFonts w:eastAsia="Times New Roman" w:cs="Arial"/>
                <w:szCs w:val="18"/>
                <w:lang w:eastAsia="ar-SA"/>
              </w:rPr>
              <w:t>Revised to S1-223403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B1799" w14:textId="219DDA94" w:rsidR="004D5BDD" w:rsidRPr="00F521B5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S1-223156.</w:t>
            </w:r>
          </w:p>
        </w:tc>
      </w:tr>
      <w:tr w:rsidR="00F521B5" w:rsidRPr="00A75C05" w14:paraId="7943B38A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472E" w14:textId="5E4D28FB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7DDC" w14:textId="1C5C540A" w:rsidR="00F521B5" w:rsidRPr="00F521B5" w:rsidRDefault="003F225C" w:rsidP="00F23691">
            <w:pPr>
              <w:snapToGrid w:val="0"/>
              <w:spacing w:after="0" w:line="240" w:lineRule="auto"/>
            </w:pPr>
            <w:hyperlink r:id="rId48" w:history="1">
              <w:r w:rsidR="00F521B5" w:rsidRPr="00F521B5">
                <w:rPr>
                  <w:rStyle w:val="Hyperlink"/>
                  <w:rFonts w:cs="Arial"/>
                  <w:color w:val="auto"/>
                </w:rPr>
                <w:t>S1-223403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4C12" w14:textId="30EC1EDB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1EC9" w14:textId="6D6895D1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Use case on Dual Steering through Satellite access and UAV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F377" w14:textId="77777777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D852" w14:textId="25C58CDC" w:rsidR="00F521B5" w:rsidRPr="00F521B5" w:rsidRDefault="00F521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i/>
                <w:szCs w:val="18"/>
                <w:lang w:eastAsia="ar-SA"/>
              </w:rPr>
              <w:t>Revision of S1-223156.</w:t>
            </w:r>
          </w:p>
          <w:p w14:paraId="48B8EC07" w14:textId="512A1307" w:rsidR="00F521B5" w:rsidRPr="00F521B5" w:rsidRDefault="00F521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S1-223294.</w:t>
            </w:r>
          </w:p>
        </w:tc>
      </w:tr>
      <w:tr w:rsidR="000C0C8F" w:rsidRPr="00A75C05" w14:paraId="3B87917E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CC2BE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7E0DF" w14:textId="737B2A78" w:rsidR="000C0C8F" w:rsidRPr="004D5B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0C0C8F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A896D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4D5BDD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70033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inter PLMN or PLMN-SNPN scenario for URLLC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F8A0E" w14:textId="1F1B245B" w:rsidR="000C0C8F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S1-223300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019B9" w14:textId="77777777" w:rsidR="000C0C8F" w:rsidRPr="004D5BDD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3A39BCCE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805CA" w14:textId="4A51FAA5" w:rsidR="004D5BDD" w:rsidRPr="00F521B5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32041" w14:textId="392FB051" w:rsidR="004D5BDD" w:rsidRPr="00F521B5" w:rsidRDefault="003F225C" w:rsidP="00F23691">
            <w:pPr>
              <w:snapToGrid w:val="0"/>
              <w:spacing w:after="0" w:line="240" w:lineRule="auto"/>
            </w:pPr>
            <w:hyperlink r:id="rId50" w:history="1">
              <w:r w:rsidR="004D5BDD" w:rsidRPr="00F521B5">
                <w:rPr>
                  <w:rStyle w:val="Hyperlink"/>
                  <w:rFonts w:cs="Arial"/>
                  <w:color w:val="auto"/>
                </w:rPr>
                <w:t>S1-223300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9197C" w14:textId="0F7F74CB" w:rsidR="004D5BDD" w:rsidRPr="00F521B5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F521B5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3628B" w14:textId="27B054AF" w:rsidR="004D5BDD" w:rsidRPr="00F521B5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Use Case on inter PLMN or PLMN-SNPN scenario for URLLC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846B0" w14:textId="01FAFB33" w:rsidR="004D5BDD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1B5">
              <w:rPr>
                <w:rFonts w:eastAsia="Times New Roman" w:cs="Arial"/>
                <w:szCs w:val="18"/>
                <w:lang w:eastAsia="ar-SA"/>
              </w:rPr>
              <w:t>Revised to S1-223405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C9FC3" w14:textId="540CF0D1" w:rsidR="004D5BDD" w:rsidRPr="00F521B5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S1-223203.</w:t>
            </w:r>
          </w:p>
        </w:tc>
      </w:tr>
      <w:tr w:rsidR="00F521B5" w:rsidRPr="00A75C05" w14:paraId="3BA7E2FF" w14:textId="77777777" w:rsidTr="00F52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4E79B3" w14:textId="66928CEA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9FA8C2" w14:textId="3A2A4A4F" w:rsidR="00F521B5" w:rsidRPr="00F521B5" w:rsidRDefault="003F225C" w:rsidP="00F23691">
            <w:pPr>
              <w:snapToGrid w:val="0"/>
              <w:spacing w:after="0" w:line="240" w:lineRule="auto"/>
            </w:pPr>
            <w:hyperlink r:id="rId51" w:history="1">
              <w:r w:rsidR="00F521B5" w:rsidRPr="00F521B5">
                <w:rPr>
                  <w:rStyle w:val="Hyperlink"/>
                  <w:rFonts w:cs="Arial"/>
                  <w:color w:val="auto"/>
                </w:rPr>
                <w:t>S1-223405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1A076C" w14:textId="76E490E5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521B5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F521B5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9B981E" w14:textId="399792DC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521B5">
              <w:rPr>
                <w:rFonts w:eastAsia="Times New Roman"/>
                <w:szCs w:val="18"/>
                <w:lang w:eastAsia="ar-SA"/>
              </w:rPr>
              <w:t>Use Case on inter PLMN or PLMN-SNPN scenario for URLLC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27A796" w14:textId="4017A6E7" w:rsidR="00F521B5" w:rsidRPr="00F521B5" w:rsidRDefault="00F521B5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21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7510B8" w14:textId="370594DD" w:rsidR="00F521B5" w:rsidRPr="00F521B5" w:rsidRDefault="00F521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i/>
                <w:szCs w:val="18"/>
                <w:lang w:eastAsia="ar-SA"/>
              </w:rPr>
              <w:t>Revision of S1-223203.</w:t>
            </w:r>
          </w:p>
          <w:p w14:paraId="01552CE4" w14:textId="1F34D250" w:rsidR="00F521B5" w:rsidRPr="00F521B5" w:rsidRDefault="00F521B5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21B5">
              <w:rPr>
                <w:rFonts w:eastAsia="Arial Unicode MS" w:cs="Arial"/>
                <w:szCs w:val="18"/>
                <w:lang w:eastAsia="ar-SA"/>
              </w:rPr>
              <w:t>Revision of S1-223300.</w:t>
            </w:r>
          </w:p>
        </w:tc>
      </w:tr>
      <w:tr w:rsidR="000C0C8F" w:rsidRPr="00A75C05" w14:paraId="497E5889" w14:textId="77777777" w:rsidTr="007D52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56CF5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1D935" w14:textId="7BE0A9D2" w:rsidR="000C0C8F" w:rsidRPr="004D5B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0C0C8F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696CE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4D5BDD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41A6E" w14:textId="77777777" w:rsidR="000C0C8F" w:rsidRPr="004D5B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intra-PLMN for XRM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6AD47" w14:textId="46097883" w:rsidR="000C0C8F" w:rsidRPr="004D5BDD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S1-223301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242ED" w14:textId="77777777" w:rsidR="000C0C8F" w:rsidRPr="004D5BDD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7A4FD37D" w14:textId="77777777" w:rsidTr="002022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0D4D4" w14:textId="27F901B1" w:rsidR="004D5BDD" w:rsidRPr="007D52CC" w:rsidRDefault="004D5B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52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19D77" w14:textId="5FE14EE9" w:rsidR="004D5BDD" w:rsidRPr="007D52CC" w:rsidRDefault="003F225C" w:rsidP="00F23691">
            <w:pPr>
              <w:snapToGrid w:val="0"/>
              <w:spacing w:after="0" w:line="240" w:lineRule="auto"/>
            </w:pPr>
            <w:hyperlink r:id="rId53" w:history="1">
              <w:r w:rsidR="004D5BDD" w:rsidRPr="007D52CC">
                <w:rPr>
                  <w:rStyle w:val="Hyperlink"/>
                  <w:rFonts w:cs="Arial"/>
                  <w:color w:val="auto"/>
                </w:rPr>
                <w:t>S1-223301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2868B" w14:textId="0C9C7858" w:rsidR="004D5BDD" w:rsidRPr="007D52CC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D52CC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7D52CC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051B3" w14:textId="69C184F5" w:rsidR="004D5BDD" w:rsidRPr="007D52CC" w:rsidRDefault="004D5B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D52CC">
              <w:rPr>
                <w:rFonts w:eastAsia="Times New Roman"/>
                <w:szCs w:val="18"/>
                <w:lang w:eastAsia="ar-SA"/>
              </w:rPr>
              <w:t>Use Case on intra-PLMN for XRM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AF347" w14:textId="3C288A6E" w:rsidR="004D5BDD" w:rsidRPr="007D52CC" w:rsidRDefault="007D5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2CC">
              <w:rPr>
                <w:rFonts w:eastAsia="Times New Roman" w:cs="Arial"/>
                <w:szCs w:val="18"/>
                <w:lang w:eastAsia="ar-SA"/>
              </w:rPr>
              <w:t>Revised to S1-223406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3CDEE" w14:textId="63714CCE" w:rsidR="004D5BDD" w:rsidRPr="007D52CC" w:rsidRDefault="004D5B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52CC">
              <w:rPr>
                <w:rFonts w:eastAsia="Arial Unicode MS" w:cs="Arial"/>
                <w:szCs w:val="18"/>
                <w:lang w:eastAsia="ar-SA"/>
              </w:rPr>
              <w:t>Revision of S1-223205.</w:t>
            </w:r>
          </w:p>
        </w:tc>
      </w:tr>
      <w:tr w:rsidR="007D52CC" w:rsidRPr="00A75C05" w14:paraId="088A3F97" w14:textId="77777777" w:rsidTr="002022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5726A3" w14:textId="4E47BCAC" w:rsidR="007D52CC" w:rsidRPr="002022CC" w:rsidRDefault="007D5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22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720194" w14:textId="3BDC5319" w:rsidR="007D52CC" w:rsidRPr="002022CC" w:rsidRDefault="003F225C" w:rsidP="00F23691">
            <w:pPr>
              <w:snapToGrid w:val="0"/>
              <w:spacing w:after="0" w:line="240" w:lineRule="auto"/>
            </w:pPr>
            <w:hyperlink r:id="rId54" w:history="1">
              <w:r w:rsidR="007D52CC" w:rsidRPr="002022CC">
                <w:rPr>
                  <w:rStyle w:val="Hyperlink"/>
                  <w:rFonts w:cs="Arial"/>
                  <w:color w:val="auto"/>
                </w:rPr>
                <w:t>S1-223406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B32D63" w14:textId="7E63C7CB" w:rsidR="007D52CC" w:rsidRPr="002022CC" w:rsidRDefault="007D52C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022CC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2022CC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E0DF4B" w14:textId="54F4B513" w:rsidR="007D52CC" w:rsidRPr="002022CC" w:rsidRDefault="007D52C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>Use Case on intra-PLMN for XRM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E32028" w14:textId="141C3E29" w:rsidR="007D52CC" w:rsidRPr="002022CC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2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16FCCA" w14:textId="732F32D7" w:rsidR="007D52CC" w:rsidRPr="002022CC" w:rsidRDefault="007D52CC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22CC">
              <w:rPr>
                <w:rFonts w:eastAsia="Arial Unicode MS" w:cs="Arial"/>
                <w:i/>
                <w:szCs w:val="18"/>
                <w:lang w:eastAsia="ar-SA"/>
              </w:rPr>
              <w:t>Revision of S1-223205.</w:t>
            </w:r>
          </w:p>
          <w:p w14:paraId="36557C31" w14:textId="311DECED" w:rsidR="007D52CC" w:rsidRPr="002022CC" w:rsidRDefault="007D52CC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22CC">
              <w:rPr>
                <w:rFonts w:eastAsia="Arial Unicode MS" w:cs="Arial"/>
                <w:szCs w:val="18"/>
                <w:lang w:eastAsia="ar-SA"/>
              </w:rPr>
              <w:t>Revision of S1-223301.</w:t>
            </w:r>
          </w:p>
        </w:tc>
      </w:tr>
      <w:tr w:rsidR="000C0C8F" w:rsidRPr="00A75C05" w14:paraId="1EEDDB7B" w14:textId="77777777" w:rsidTr="002022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762D4" w14:textId="77777777" w:rsidR="000C0C8F" w:rsidRPr="002022CC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22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71771" w14:textId="4C970D34" w:rsidR="000C0C8F" w:rsidRPr="002022CC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5" w:history="1">
              <w:r w:rsidR="000C0C8F" w:rsidRPr="002022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AF4E9" w14:textId="77777777" w:rsidR="000C0C8F" w:rsidRPr="002022CC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26497" w14:textId="77777777" w:rsidR="000C0C8F" w:rsidRPr="002022CC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 xml:space="preserve">Use Case on intra-PLMN traffic duplication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9B572" w14:textId="558BEFBD" w:rsidR="000C0C8F" w:rsidRPr="002022CC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2CC">
              <w:rPr>
                <w:rFonts w:eastAsia="Times New Roman" w:cs="Arial"/>
                <w:szCs w:val="18"/>
                <w:lang w:eastAsia="ar-SA"/>
              </w:rPr>
              <w:t>Revised to S1-223407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29FEB" w14:textId="77777777" w:rsidR="000C0C8F" w:rsidRPr="002022CC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22CC" w:rsidRPr="00A75C05" w14:paraId="7BAEC90D" w14:textId="77777777" w:rsidTr="002022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CCB9" w14:textId="335C36C6" w:rsidR="002022CC" w:rsidRPr="002022CC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22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DA22" w14:textId="14AA4204" w:rsidR="002022CC" w:rsidRPr="002022CC" w:rsidRDefault="003F225C" w:rsidP="00F23691">
            <w:pPr>
              <w:snapToGrid w:val="0"/>
              <w:spacing w:after="0" w:line="240" w:lineRule="auto"/>
            </w:pPr>
            <w:hyperlink r:id="rId56" w:history="1">
              <w:r w:rsidR="002022CC" w:rsidRPr="002022CC">
                <w:rPr>
                  <w:rStyle w:val="Hyperlink"/>
                  <w:rFonts w:cs="Arial"/>
                  <w:color w:val="auto"/>
                </w:rPr>
                <w:t>S1-223407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06D2" w14:textId="463C24A2" w:rsidR="002022CC" w:rsidRPr="002022CC" w:rsidRDefault="002022C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702C" w14:textId="0C563A63" w:rsidR="002022CC" w:rsidRPr="002022CC" w:rsidRDefault="002022C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 xml:space="preserve">Use Case on intra-PLMN traffic duplication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FF35" w14:textId="77777777" w:rsidR="002022CC" w:rsidRPr="002022CC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6912" w14:textId="7B63FF0A" w:rsidR="002022CC" w:rsidRPr="002022CC" w:rsidRDefault="002022CC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22CC">
              <w:rPr>
                <w:rFonts w:eastAsia="Arial Unicode MS" w:cs="Arial"/>
                <w:szCs w:val="18"/>
                <w:lang w:eastAsia="ar-SA"/>
              </w:rPr>
              <w:t>Revision of S1-223212.</w:t>
            </w:r>
          </w:p>
        </w:tc>
      </w:tr>
      <w:tr w:rsidR="000C0C8F" w:rsidRPr="00A75C05" w14:paraId="79DFC560" w14:textId="77777777" w:rsidTr="001111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9C0BF" w14:textId="77777777" w:rsidR="000C0C8F" w:rsidRPr="002022CC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22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428AA" w14:textId="5F79FAD7" w:rsidR="000C0C8F" w:rsidRPr="002022CC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0C0C8F" w:rsidRPr="002022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8F452" w14:textId="77777777" w:rsidR="000C0C8F" w:rsidRPr="002022CC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1E394" w14:textId="77777777" w:rsidR="000C0C8F" w:rsidRPr="002022CC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022CC">
              <w:rPr>
                <w:rFonts w:eastAsia="Times New Roman"/>
                <w:szCs w:val="18"/>
                <w:lang w:eastAsia="ar-SA"/>
              </w:rPr>
              <w:t>Use Case on dual 3GPP access in VPLMN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46CED" w14:textId="29ED5063" w:rsidR="000C0C8F" w:rsidRPr="002022CC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22CC">
              <w:rPr>
                <w:rFonts w:eastAsia="Times New Roman" w:cs="Arial"/>
                <w:szCs w:val="18"/>
                <w:lang w:eastAsia="ar-SA"/>
              </w:rPr>
              <w:t>Revised to S1-223408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37080" w14:textId="77777777" w:rsidR="000C0C8F" w:rsidRPr="002022CC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022CC" w:rsidRPr="00A75C05" w14:paraId="76FB4A4F" w14:textId="77777777" w:rsidTr="001111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C1FA" w14:textId="6F833503" w:rsidR="002022CC" w:rsidRPr="001111DD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11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7C33" w14:textId="39A1B9ED" w:rsidR="002022CC" w:rsidRPr="001111DD" w:rsidRDefault="003F225C" w:rsidP="00F23691">
            <w:pPr>
              <w:snapToGrid w:val="0"/>
              <w:spacing w:after="0" w:line="240" w:lineRule="auto"/>
            </w:pPr>
            <w:hyperlink r:id="rId58" w:history="1">
              <w:r w:rsidR="002022CC" w:rsidRPr="001111DD">
                <w:rPr>
                  <w:rStyle w:val="Hyperlink"/>
                  <w:rFonts w:cs="Arial"/>
                  <w:color w:val="auto"/>
                </w:rPr>
                <w:t>S1-223408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64FA" w14:textId="47EE5E6D" w:rsidR="002022CC" w:rsidRPr="001111DD" w:rsidRDefault="002022C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11DD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AA5B" w14:textId="1EA9585C" w:rsidR="002022CC" w:rsidRPr="001111DD" w:rsidRDefault="002022C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11DD">
              <w:rPr>
                <w:rFonts w:eastAsia="Times New Roman"/>
                <w:szCs w:val="18"/>
                <w:lang w:eastAsia="ar-SA"/>
              </w:rPr>
              <w:t>Use Case on dual 3GPP access in VPLMN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2F3D" w14:textId="77777777" w:rsidR="002022CC" w:rsidRPr="001111DD" w:rsidRDefault="002022CC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0A42" w14:textId="215EABB7" w:rsidR="002022CC" w:rsidRPr="001111DD" w:rsidRDefault="002022CC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111DD">
              <w:rPr>
                <w:rFonts w:eastAsia="Arial Unicode MS" w:cs="Arial"/>
                <w:szCs w:val="18"/>
                <w:lang w:eastAsia="ar-SA"/>
              </w:rPr>
              <w:t>Revision of S1-223214.</w:t>
            </w:r>
          </w:p>
        </w:tc>
      </w:tr>
      <w:tr w:rsidR="000C0C8F" w:rsidRPr="00A75C05" w14:paraId="0254C52B" w14:textId="77777777" w:rsidTr="001111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3DCC7" w14:textId="77777777" w:rsidR="000C0C8F" w:rsidRPr="001111DD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11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97D28" w14:textId="38FFA376" w:rsidR="000C0C8F" w:rsidRPr="001111DD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9" w:history="1">
              <w:r w:rsidR="000C0C8F" w:rsidRPr="001111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35095" w14:textId="77777777" w:rsidR="000C0C8F" w:rsidRPr="001111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11DD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730EF" w14:textId="77777777" w:rsidR="000C0C8F" w:rsidRPr="001111DD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11DD">
              <w:rPr>
                <w:rFonts w:eastAsia="Times New Roman"/>
                <w:szCs w:val="18"/>
                <w:lang w:eastAsia="ar-SA"/>
              </w:rPr>
              <w:t>Use Case on interworking with non-3GPP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CFB45" w14:textId="5A7964B5" w:rsidR="000C0C8F" w:rsidRPr="001111DD" w:rsidRDefault="001111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11DD">
              <w:rPr>
                <w:rFonts w:eastAsia="Times New Roman" w:cs="Arial"/>
                <w:szCs w:val="18"/>
                <w:lang w:eastAsia="ar-SA"/>
              </w:rPr>
              <w:t>Revised to S1-223409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0539F" w14:textId="77777777" w:rsidR="000C0C8F" w:rsidRPr="001111DD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11DD" w:rsidRPr="00A75C05" w14:paraId="6D8916B2" w14:textId="77777777" w:rsidTr="00FC56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AE0E" w14:textId="5F701184" w:rsidR="001111DD" w:rsidRPr="001111DD" w:rsidRDefault="001111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11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1179" w14:textId="5205D4FD" w:rsidR="001111DD" w:rsidRPr="001111DD" w:rsidRDefault="003F225C" w:rsidP="00F23691">
            <w:pPr>
              <w:snapToGrid w:val="0"/>
              <w:spacing w:after="0" w:line="240" w:lineRule="auto"/>
            </w:pPr>
            <w:hyperlink r:id="rId60" w:history="1">
              <w:r w:rsidR="001111DD" w:rsidRPr="001111DD">
                <w:rPr>
                  <w:rStyle w:val="Hyperlink"/>
                  <w:rFonts w:cs="Arial"/>
                  <w:color w:val="auto"/>
                </w:rPr>
                <w:t>S1-223409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2640" w14:textId="7B701EDC" w:rsidR="001111DD" w:rsidRPr="001111DD" w:rsidRDefault="001111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11DD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302F" w14:textId="175CCC85" w:rsidR="001111DD" w:rsidRPr="001111DD" w:rsidRDefault="001111DD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11DD">
              <w:rPr>
                <w:rFonts w:eastAsia="Times New Roman"/>
                <w:szCs w:val="18"/>
                <w:lang w:eastAsia="ar-SA"/>
              </w:rPr>
              <w:t>Use Case on interworking with non-3GPP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20C4" w14:textId="0F61735E" w:rsidR="001111DD" w:rsidRPr="001111DD" w:rsidRDefault="001111DD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C0B0" w14:textId="3F38A71F" w:rsidR="001111DD" w:rsidRPr="001111DD" w:rsidRDefault="001111DD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111DD">
              <w:rPr>
                <w:rFonts w:eastAsia="Arial Unicode MS" w:cs="Arial"/>
                <w:szCs w:val="18"/>
                <w:lang w:eastAsia="ar-SA"/>
              </w:rPr>
              <w:t>Revision of S1-223215.</w:t>
            </w:r>
          </w:p>
        </w:tc>
      </w:tr>
      <w:tr w:rsidR="000C0C8F" w:rsidRPr="00A75C05" w14:paraId="50C5521A" w14:textId="77777777" w:rsidTr="00FC56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CC443" w14:textId="77777777" w:rsidR="000C0C8F" w:rsidRPr="00FC56A7" w:rsidRDefault="000C0C8F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56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1F651" w14:textId="15805FCF" w:rsidR="000C0C8F" w:rsidRPr="00FC56A7" w:rsidRDefault="003F225C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0C0C8F" w:rsidRPr="00FC56A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33FD4" w14:textId="77777777" w:rsidR="000C0C8F" w:rsidRPr="00FC56A7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C56A7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4A4BC" w14:textId="77777777" w:rsidR="000C0C8F" w:rsidRPr="00FC56A7" w:rsidRDefault="000C0C8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56A7">
              <w:rPr>
                <w:rFonts w:eastAsia="Times New Roman"/>
                <w:szCs w:val="18"/>
                <w:lang w:eastAsia="ar-SA"/>
              </w:rPr>
              <w:t>New use case on Inter-PLMN scenario - TN and multiple NTN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09424" w14:textId="2007E958" w:rsidR="000C0C8F" w:rsidRPr="00FC56A7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56A7">
              <w:rPr>
                <w:rFonts w:eastAsia="Times New Roman" w:cs="Arial"/>
                <w:szCs w:val="18"/>
                <w:lang w:eastAsia="ar-SA"/>
              </w:rPr>
              <w:t>Revised to S1-223410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00CBC" w14:textId="77777777" w:rsidR="000C0C8F" w:rsidRPr="00FC56A7" w:rsidRDefault="000C0C8F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56A7" w:rsidRPr="00A75C05" w14:paraId="02ED081E" w14:textId="77777777" w:rsidTr="00FC56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80A1" w14:textId="57CF2D9A" w:rsidR="00FC56A7" w:rsidRPr="00FC56A7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56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6E0A" w14:textId="11669A7B" w:rsidR="00FC56A7" w:rsidRPr="00FC56A7" w:rsidRDefault="003F225C" w:rsidP="00F23691">
            <w:pPr>
              <w:snapToGrid w:val="0"/>
              <w:spacing w:after="0" w:line="240" w:lineRule="auto"/>
            </w:pPr>
            <w:hyperlink r:id="rId62" w:history="1">
              <w:r w:rsidR="00FC56A7" w:rsidRPr="00FC56A7">
                <w:rPr>
                  <w:rStyle w:val="Hyperlink"/>
                  <w:rFonts w:cs="Arial"/>
                  <w:color w:val="auto"/>
                </w:rPr>
                <w:t>S1-223</w:t>
              </w:r>
              <w:r w:rsidR="001A2E3B">
                <w:rPr>
                  <w:rStyle w:val="Hyperlink"/>
                  <w:rFonts w:cs="Arial"/>
                  <w:color w:val="auto"/>
                </w:rPr>
                <w:t>53</w:t>
              </w:r>
              <w:r w:rsidR="00FC56A7" w:rsidRPr="00FC56A7">
                <w:rPr>
                  <w:rStyle w:val="Hyperlink"/>
                  <w:rFonts w:cs="Arial"/>
                  <w:color w:val="auto"/>
                </w:rPr>
                <w:t>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4F65" w14:textId="41CC5AE9" w:rsidR="00FC56A7" w:rsidRPr="00FC56A7" w:rsidRDefault="00FC56A7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C56A7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C6C1" w14:textId="57C87369" w:rsidR="00FC56A7" w:rsidRPr="00FC56A7" w:rsidRDefault="00FC56A7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C56A7">
              <w:rPr>
                <w:rFonts w:eastAsia="Times New Roman"/>
                <w:szCs w:val="18"/>
                <w:lang w:eastAsia="ar-SA"/>
              </w:rPr>
              <w:t>New use case on Inter-PLMN scenario - TN and multiple NTN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DDFD" w14:textId="77777777" w:rsidR="00FC56A7" w:rsidRPr="00FC56A7" w:rsidRDefault="00FC56A7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00C3" w14:textId="5A5D211E" w:rsidR="00FC56A7" w:rsidRPr="00FC56A7" w:rsidRDefault="00FC56A7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C56A7">
              <w:rPr>
                <w:rFonts w:eastAsia="Arial Unicode MS" w:cs="Arial"/>
                <w:szCs w:val="18"/>
                <w:lang w:eastAsia="ar-SA"/>
              </w:rPr>
              <w:t>Revision of S1-223243.</w:t>
            </w:r>
          </w:p>
        </w:tc>
      </w:tr>
      <w:tr w:rsidR="005B7151" w:rsidRPr="00B04844" w14:paraId="1A28E7A4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1D712F1B" w14:textId="77777777" w:rsidR="005B7151" w:rsidRPr="00F45489" w:rsidRDefault="005B7151" w:rsidP="00F23691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7151" w:rsidRPr="00A75C05" w14:paraId="7E21777A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4756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7008" w14:textId="6C3F171C" w:rsidR="005B7151" w:rsidRPr="00CD74F4" w:rsidRDefault="002941BF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A8D1" w14:textId="3ECED5CE" w:rsidR="005B7151" w:rsidRPr="00CD74F4" w:rsidRDefault="00032568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1F76" w14:textId="77777777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BAED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CD65" w14:textId="77777777" w:rsidR="005B7151" w:rsidRPr="00A75C05" w:rsidRDefault="005B7151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318B59A4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70B7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FDD1" w14:textId="354D0749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EC88" w14:textId="1DF0ADEC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DA52" w14:textId="77777777" w:rsidR="005B7151" w:rsidRPr="00CD74F4" w:rsidRDefault="005B7151" w:rsidP="00F236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6F7A" w14:textId="77777777" w:rsidR="005B7151" w:rsidRPr="00A75C05" w:rsidRDefault="005B7151" w:rsidP="00F236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868C" w14:textId="77777777" w:rsidR="005B7151" w:rsidRPr="00A75C05" w:rsidRDefault="005B7151" w:rsidP="00F2369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4EAEB90B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A592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A656" w14:textId="7804F28C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</w:t>
            </w:r>
            <w:r w:rsidR="001A2E3B">
              <w:rPr>
                <w:rFonts w:eastAsia="Times New Roman"/>
                <w:szCs w:val="18"/>
                <w:lang w:eastAsia="ar-SA"/>
              </w:rPr>
              <w:t>3</w:t>
            </w:r>
            <w:r>
              <w:rPr>
                <w:rFonts w:eastAsia="Times New Roman"/>
                <w:szCs w:val="18"/>
                <w:lang w:eastAsia="ar-SA"/>
              </w:rPr>
              <w:t>530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F1FB" w14:textId="72388F51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S1-223549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019F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2FFD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E73B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1C14BBC7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C985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8A3B8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B0B8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6BBE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3D41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94D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44F54DD9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7BBC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BCF36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2462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8E4E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23D9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AF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A75C05" w14:paraId="0FB6E5F3" w14:textId="77777777" w:rsidTr="00F2369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5E6B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E784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9914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8436" w14:textId="77777777" w:rsidR="00032568" w:rsidRPr="00CD74F4" w:rsidRDefault="00032568" w:rsidP="000325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CD55" w14:textId="77777777" w:rsidR="00032568" w:rsidRPr="00A75C05" w:rsidRDefault="00032568" w:rsidP="000325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F4D1" w14:textId="77777777" w:rsidR="00032568" w:rsidRPr="00A75C05" w:rsidRDefault="00032568" w:rsidP="000325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2568" w:rsidRPr="00B04844" w14:paraId="7FDA49B2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76A05498" w14:textId="77777777" w:rsidR="00032568" w:rsidRPr="004E36F9" w:rsidRDefault="00032568" w:rsidP="00032568">
            <w:pPr>
              <w:pStyle w:val="Heading1"/>
            </w:pPr>
            <w:r>
              <w:t>Summary of drafting session</w:t>
            </w:r>
          </w:p>
        </w:tc>
      </w:tr>
      <w:tr w:rsidR="00032568" w:rsidRPr="00420E58" w14:paraId="46C0222E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744A22E1" w14:textId="77777777" w:rsidR="00032568" w:rsidRDefault="00032568" w:rsidP="0003256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7" w:name="_Hlk112879543"/>
          </w:p>
          <w:p w14:paraId="5B28FD42" w14:textId="77777777" w:rsidR="00032568" w:rsidRPr="00894FB0" w:rsidRDefault="00032568" w:rsidP="0003256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E88BFFE" w14:textId="53ABC909" w:rsidR="00032568" w:rsidRDefault="00B70113" w:rsidP="0003256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All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handled, </w:t>
            </w:r>
          </w:p>
          <w:p w14:paraId="6F3A4624" w14:textId="77777777" w:rsidR="00032568" w:rsidRPr="00894FB0" w:rsidRDefault="00032568" w:rsidP="0003256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bookmarkEnd w:id="7"/>
          <w:p w14:paraId="29A1CF3C" w14:textId="77777777" w:rsidR="00032568" w:rsidRPr="00684D48" w:rsidRDefault="00032568" w:rsidP="0003256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3F9809E3" w14:textId="77777777" w:rsidR="00032568" w:rsidRPr="00420E58" w:rsidRDefault="00032568" w:rsidP="0003256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032568" w:rsidRPr="00B04844" w14:paraId="23D2A6C2" w14:textId="77777777" w:rsidTr="00F2369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3EC1AF2" w14:textId="77777777" w:rsidR="00032568" w:rsidRPr="00F45489" w:rsidRDefault="00032568" w:rsidP="00032568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lastRenderedPageBreak/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2FDE" w14:textId="77777777" w:rsidR="003F225C" w:rsidRDefault="003F225C" w:rsidP="002E015E">
      <w:pPr>
        <w:spacing w:after="0" w:line="240" w:lineRule="auto"/>
      </w:pPr>
      <w:r>
        <w:separator/>
      </w:r>
    </w:p>
  </w:endnote>
  <w:endnote w:type="continuationSeparator" w:id="0">
    <w:p w14:paraId="3995E924" w14:textId="77777777" w:rsidR="003F225C" w:rsidRDefault="003F225C" w:rsidP="002E015E">
      <w:pPr>
        <w:spacing w:after="0" w:line="240" w:lineRule="auto"/>
      </w:pPr>
      <w:r>
        <w:continuationSeparator/>
      </w:r>
    </w:p>
  </w:endnote>
  <w:endnote w:type="continuationNotice" w:id="1">
    <w:p w14:paraId="6041E59A" w14:textId="77777777" w:rsidR="003F225C" w:rsidRDefault="003F22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15E4" w14:textId="77777777" w:rsidR="003F225C" w:rsidRDefault="003F225C" w:rsidP="002E015E">
      <w:pPr>
        <w:spacing w:after="0" w:line="240" w:lineRule="auto"/>
      </w:pPr>
      <w:r>
        <w:separator/>
      </w:r>
    </w:p>
  </w:footnote>
  <w:footnote w:type="continuationSeparator" w:id="0">
    <w:p w14:paraId="11DEC058" w14:textId="77777777" w:rsidR="003F225C" w:rsidRDefault="003F225C" w:rsidP="002E015E">
      <w:pPr>
        <w:spacing w:after="0" w:line="240" w:lineRule="auto"/>
      </w:pPr>
      <w:r>
        <w:continuationSeparator/>
      </w:r>
    </w:p>
  </w:footnote>
  <w:footnote w:type="continuationNotice" w:id="1">
    <w:p w14:paraId="07073C26" w14:textId="77777777" w:rsidR="003F225C" w:rsidRDefault="003F22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2568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C8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AE3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1DD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D2F"/>
    <w:rsid w:val="00172F72"/>
    <w:rsid w:val="00173B53"/>
    <w:rsid w:val="00174CEC"/>
    <w:rsid w:val="00175565"/>
    <w:rsid w:val="00175E67"/>
    <w:rsid w:val="001762A0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E3B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70F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231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24B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2CC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22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03C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876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1BF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80C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1FD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FE1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5C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7D3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323"/>
    <w:rsid w:val="0043483F"/>
    <w:rsid w:val="00435061"/>
    <w:rsid w:val="004361B5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7B"/>
    <w:rsid w:val="00456FA0"/>
    <w:rsid w:val="00457575"/>
    <w:rsid w:val="0045774A"/>
    <w:rsid w:val="00457E9F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3BE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BDD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151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9B9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3B73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9CC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22D"/>
    <w:rsid w:val="006B5810"/>
    <w:rsid w:val="006B62E4"/>
    <w:rsid w:val="006B67C8"/>
    <w:rsid w:val="006B68AF"/>
    <w:rsid w:val="006B6ADD"/>
    <w:rsid w:val="006B721E"/>
    <w:rsid w:val="006B7521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B90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3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2CC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1D6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D62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3F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5FF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1E4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5FE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113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E50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3E70"/>
    <w:rsid w:val="00BF4267"/>
    <w:rsid w:val="00BF4717"/>
    <w:rsid w:val="00BF5152"/>
    <w:rsid w:val="00BF530B"/>
    <w:rsid w:val="00BF5626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0F6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C2C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15E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21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0E3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691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1B5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439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6A7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E754F075-4793-4B87-AEDB-48339CEF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365tno-my.sharepoint.com/personal/toon_norp_tno_nl/Documents/Documents/Local%203GPP%20copy/docs/S1-223391.zip" TargetMode="External"/><Relationship Id="rId18" Type="http://schemas.openxmlformats.org/officeDocument/2006/relationships/hyperlink" Target="https://365tno-my.sharepoint.com/personal/toon_norp_tno_nl/Documents/Documents/Local%203GPP%20copy/docs/S1-223393.zip" TargetMode="External"/><Relationship Id="rId26" Type="http://schemas.openxmlformats.org/officeDocument/2006/relationships/hyperlink" Target="http://10.10.10.10/ftp/sa/sa1/Docs/S1-223117.zip" TargetMode="External"/><Relationship Id="rId39" Type="http://schemas.openxmlformats.org/officeDocument/2006/relationships/hyperlink" Target="http://10.10.10.10/ftp/sa/sa1/Docs/S1-223211.zip" TargetMode="External"/><Relationship Id="rId21" Type="http://schemas.openxmlformats.org/officeDocument/2006/relationships/hyperlink" Target="https://365tno-my.sharepoint.com/personal/toon_norp_tno_nl/Documents/Documents/Local%203GPP%20copy/docs/S1-223394.zip" TargetMode="External"/><Relationship Id="rId34" Type="http://schemas.openxmlformats.org/officeDocument/2006/relationships/hyperlink" Target="https://365tno-my.sharepoint.com/personal/toon_norp_tno_nl/Documents/Documents/Local%203GPP%20copy/docs/S1-223290.zip" TargetMode="External"/><Relationship Id="rId42" Type="http://schemas.openxmlformats.org/officeDocument/2006/relationships/hyperlink" Target="https://365tno-my.sharepoint.com/personal/toon_norp_tno_nl/Documents/Documents/Local%203GPP%20copy/docs/S1-223296.zip" TargetMode="External"/><Relationship Id="rId47" Type="http://schemas.openxmlformats.org/officeDocument/2006/relationships/hyperlink" Target="https://365tno-my.sharepoint.com/personal/toon_norp_tno_nl/Documents/Documents/Local%203GPP%20copy/docs/S1-223294.zip" TargetMode="External"/><Relationship Id="rId50" Type="http://schemas.openxmlformats.org/officeDocument/2006/relationships/hyperlink" Target="https://365tno-my.sharepoint.com/personal/toon_norp_tno_nl/Documents/Documents/Local%203GPP%20copy/docs/S1-223300.zip" TargetMode="External"/><Relationship Id="rId55" Type="http://schemas.openxmlformats.org/officeDocument/2006/relationships/hyperlink" Target="http://10.10.10.10/ftp/sa/sa1/Docs/S1-223212.zip" TargetMode="External"/><Relationship Id="rId63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365tno-my.sharepoint.com/personal/toon_norp_tno_nl/Documents/Documents/Local%203GPP%20copy/docs/S1-223392.zip" TargetMode="External"/><Relationship Id="rId29" Type="http://schemas.openxmlformats.org/officeDocument/2006/relationships/hyperlink" Target="https://365tno-my.sharepoint.com/personal/toon_norp_tno_nl/Documents/Documents/Local%203GPP%20copy/docs/S1-223397.zip" TargetMode="External"/><Relationship Id="rId11" Type="http://schemas.openxmlformats.org/officeDocument/2006/relationships/hyperlink" Target="https://ftp.3gpp.org/Specs/archive/22_series/22.865/22865-010.zip" TargetMode="External"/><Relationship Id="rId24" Type="http://schemas.openxmlformats.org/officeDocument/2006/relationships/hyperlink" Target="https://365tno-my.sharepoint.com/personal/toon_norp_tno_nl/Documents/Documents/Local%203GPP%20copy/docs/S1-223395.zip" TargetMode="External"/><Relationship Id="rId32" Type="http://schemas.openxmlformats.org/officeDocument/2006/relationships/hyperlink" Target="https://365tno-my.sharepoint.com/personal/toon_norp_tno_nl/Documents/Documents/Local%203GPP%20copy/docs/S1-223293.zip" TargetMode="External"/><Relationship Id="rId37" Type="http://schemas.openxmlformats.org/officeDocument/2006/relationships/hyperlink" Target="https://www.3gpp.org/ftp/tsg_sa/TSG_SA/TSGS_96_Budapest_2022_06/Docs/SP-220445.zip" TargetMode="External"/><Relationship Id="rId40" Type="http://schemas.openxmlformats.org/officeDocument/2006/relationships/hyperlink" Target="https://365tno-my.sharepoint.com/personal/toon_norp_tno_nl/Documents/Documents/Local%203GPP%20copy/docs/S1-223295.zip" TargetMode="External"/><Relationship Id="rId45" Type="http://schemas.openxmlformats.org/officeDocument/2006/relationships/hyperlink" Target="file:///C:\Users\norpahj\AppData\Roaming\Microsoft\Word\docs\S1-223404.zip" TargetMode="External"/><Relationship Id="rId53" Type="http://schemas.openxmlformats.org/officeDocument/2006/relationships/hyperlink" Target="https://365tno-my.sharepoint.com/personal/toon_norp_tno_nl/Documents/Documents/Local%203GPP%20copy/docs/S1-223301.zip" TargetMode="External"/><Relationship Id="rId58" Type="http://schemas.openxmlformats.org/officeDocument/2006/relationships/hyperlink" Target="file:///C:\Users\norpahj\AppData\Roaming\Microsoft\Word\docs\S1-223408.zip" TargetMode="External"/><Relationship Id="rId5" Type="http://schemas.openxmlformats.org/officeDocument/2006/relationships/styles" Target="styles.xml"/><Relationship Id="rId61" Type="http://schemas.openxmlformats.org/officeDocument/2006/relationships/hyperlink" Target="http://10.10.10.10/ftp/sa/sa1/Docs/S1-223243.zip" TargetMode="External"/><Relationship Id="rId19" Type="http://schemas.openxmlformats.org/officeDocument/2006/relationships/hyperlink" Target="http://10.10.10.10/ftp/sa/sa1/Docs/S1-223210.zip" TargetMode="External"/><Relationship Id="rId14" Type="http://schemas.openxmlformats.org/officeDocument/2006/relationships/hyperlink" Target="file:///C:\Users\norpahj\AppData\Roaming\Microsoft\Word\docs\S1-223411.zip" TargetMode="External"/><Relationship Id="rId22" Type="http://schemas.openxmlformats.org/officeDocument/2006/relationships/hyperlink" Target="file:///C:\Users\norpahj\AppData\Roaming\Microsoft\Word\docs\S1-223412.zip" TargetMode="External"/><Relationship Id="rId27" Type="http://schemas.openxmlformats.org/officeDocument/2006/relationships/hyperlink" Target="https://365tno-my.sharepoint.com/personal/toon_norp_tno_nl/Documents/Documents/Local%203GPP%20copy/docs/S1-223396.zip" TargetMode="External"/><Relationship Id="rId30" Type="http://schemas.openxmlformats.org/officeDocument/2006/relationships/hyperlink" Target="file:///C:\Users\norpahj\AppData\Roaming\Microsoft\Word\docs\S1-223534.zip" TargetMode="External"/><Relationship Id="rId35" Type="http://schemas.openxmlformats.org/officeDocument/2006/relationships/hyperlink" Target="https://365tno-my.sharepoint.com/personal/toon_norp_tno_nl/Documents/Documents/Local%203GPP%20copy/docs/S1-223294.zip" TargetMode="External"/><Relationship Id="rId43" Type="http://schemas.openxmlformats.org/officeDocument/2006/relationships/hyperlink" Target="http://10.10.10.10/ftp/sa/sa1/Docs/S1-223096.zip" TargetMode="External"/><Relationship Id="rId48" Type="http://schemas.openxmlformats.org/officeDocument/2006/relationships/hyperlink" Target="file:///C:\Users\norpahj\AppData\Roaming\Microsoft\Word\docs\S1-223403.zip" TargetMode="External"/><Relationship Id="rId56" Type="http://schemas.openxmlformats.org/officeDocument/2006/relationships/hyperlink" Target="file:///C:\Users\norpahj\AppData\Roaming\Microsoft\Word\docs\S1-223407.zip" TargetMode="External"/><Relationship Id="rId64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file:///C:\Users\norpahj\AppData\Roaming\Microsoft\Word\docs\S1-223405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10.10.10.10/ftp/sa/sa1/Docs/S1-223034.zip" TargetMode="External"/><Relationship Id="rId17" Type="http://schemas.openxmlformats.org/officeDocument/2006/relationships/hyperlink" Target="http://10.10.10.10/ftp/sa/sa1/Docs/S1-223141.zip" TargetMode="External"/><Relationship Id="rId25" Type="http://schemas.openxmlformats.org/officeDocument/2006/relationships/hyperlink" Target="file:///C:\Users\norpahj\AppData\Roaming\Microsoft\Word\docs\S1-223533.zip" TargetMode="External"/><Relationship Id="rId33" Type="http://schemas.openxmlformats.org/officeDocument/2006/relationships/hyperlink" Target="http://10.10.10.10/ftp/sa/sa1/Docs/S1-223220.zip" TargetMode="External"/><Relationship Id="rId38" Type="http://schemas.openxmlformats.org/officeDocument/2006/relationships/hyperlink" Target="https://www.3gpp.org/ftp/Specs/archive/22_series/22.841/22841-010.zip" TargetMode="External"/><Relationship Id="rId46" Type="http://schemas.openxmlformats.org/officeDocument/2006/relationships/hyperlink" Target="http://10.10.10.10/ftp/sa/sa1/Docs/S1-223156.zip" TargetMode="External"/><Relationship Id="rId59" Type="http://schemas.openxmlformats.org/officeDocument/2006/relationships/hyperlink" Target="http://10.10.10.10/ftp/sa/sa1/Docs/S1-223215.zip" TargetMode="External"/><Relationship Id="rId20" Type="http://schemas.openxmlformats.org/officeDocument/2006/relationships/hyperlink" Target="http://10.10.10.10/ftp/sa/sa1/inbox/" TargetMode="External"/><Relationship Id="rId41" Type="http://schemas.openxmlformats.org/officeDocument/2006/relationships/hyperlink" Target="http://10.10.10.10/ftp/sa/sa1/Docs/S1-223084.zip" TargetMode="External"/><Relationship Id="rId54" Type="http://schemas.openxmlformats.org/officeDocument/2006/relationships/hyperlink" Target="file:///C:\Users\norpahj\AppData\Roaming\Microsoft\Word\docs\S1-223406.zip" TargetMode="External"/><Relationship Id="rId62" Type="http://schemas.openxmlformats.org/officeDocument/2006/relationships/hyperlink" Target="file:///C:\Users\norpahj\AppData\Roaming\Microsoft\Word\docs\S1-223410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://10.10.10.10/ftp/sa/sa1/Docs/S1-223140.zip" TargetMode="External"/><Relationship Id="rId23" Type="http://schemas.openxmlformats.org/officeDocument/2006/relationships/hyperlink" Target="http://10.10.10.10/ftp/sa/sa1/Docs/S1-223036.zip" TargetMode="External"/><Relationship Id="rId28" Type="http://schemas.openxmlformats.org/officeDocument/2006/relationships/hyperlink" Target="http://10.10.10.10/ftp/sa/sa1/Docs/S1-223118.zip" TargetMode="External"/><Relationship Id="rId36" Type="http://schemas.openxmlformats.org/officeDocument/2006/relationships/hyperlink" Target="file:///C:\Users\norpahj\AppData\Roaming\Microsoft\Word\docs\S1-223535.zip" TargetMode="External"/><Relationship Id="rId49" Type="http://schemas.openxmlformats.org/officeDocument/2006/relationships/hyperlink" Target="http://10.10.10.10/ftp/sa/sa1/Docs/S1-223203.zip" TargetMode="External"/><Relationship Id="rId57" Type="http://schemas.openxmlformats.org/officeDocument/2006/relationships/hyperlink" Target="http://10.10.10.10/ftp/sa/sa1/Docs/S1-223214.zip" TargetMode="External"/><Relationship Id="rId10" Type="http://schemas.openxmlformats.org/officeDocument/2006/relationships/hyperlink" Target="https://www.3gpp.org/ftp/tsg_sa/TSG_SA/TSGS_96_Budapest_2022_06/Docs/SP-220679.zip" TargetMode="External"/><Relationship Id="rId31" Type="http://schemas.openxmlformats.org/officeDocument/2006/relationships/hyperlink" Target="http://10.10.10.10/ftp/sa/sa1/Docs/S1-223167.zip" TargetMode="External"/><Relationship Id="rId44" Type="http://schemas.openxmlformats.org/officeDocument/2006/relationships/hyperlink" Target="https://365tno-my.sharepoint.com/personal/toon_norp_tno_nl/Documents/Documents/Local%203GPP%20copy/docs/S1-223397.zip" TargetMode="External"/><Relationship Id="rId52" Type="http://schemas.openxmlformats.org/officeDocument/2006/relationships/hyperlink" Target="http://10.10.10.10/ftp/sa/sa1/Docs/S1-223205.zip" TargetMode="External"/><Relationship Id="rId60" Type="http://schemas.openxmlformats.org/officeDocument/2006/relationships/hyperlink" Target="file:///C:\Users\norpahj\AppData\Roaming\Microsoft\Word\docs\S1-22340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OneDrive%20-%20TNO\Document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</TotalTime>
  <Pages>5</Pages>
  <Words>1812</Words>
  <Characters>10475</Characters>
  <Application>Microsoft Office Word</Application>
  <DocSecurity>0</DocSecurity>
  <Lines>872</Lines>
  <Paragraphs>646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11641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Norp, A.H.J. (Toon)</cp:lastModifiedBy>
  <cp:revision>4</cp:revision>
  <dcterms:created xsi:type="dcterms:W3CDTF">2022-11-17T07:20:00Z</dcterms:created>
  <dcterms:modified xsi:type="dcterms:W3CDTF">2022-11-17T07:25:00Z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